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935C1" w14:textId="77777777" w:rsidR="002021B7" w:rsidRPr="008642EC" w:rsidRDefault="002021B7" w:rsidP="002021B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E7FDC2B" w14:textId="77777777" w:rsidR="002021B7" w:rsidRPr="00992C7B" w:rsidRDefault="002021B7" w:rsidP="002021B7">
      <w:pPr>
        <w:pStyle w:val="BasicParagraph"/>
        <w:suppressAutoHyphens/>
        <w:spacing w:line="240" w:lineRule="auto"/>
        <w:rPr>
          <w:rFonts w:ascii="Times New Roman" w:hAnsi="Times New Roman" w:cs="Times New Roman"/>
          <w:b/>
          <w:bCs/>
          <w:color w:val="000000" w:themeColor="text1"/>
          <w:sz w:val="12"/>
          <w:szCs w:val="12"/>
        </w:rPr>
      </w:pPr>
    </w:p>
    <w:p w14:paraId="7A2E3A28" w14:textId="77777777" w:rsidR="002021B7" w:rsidRPr="00582653" w:rsidRDefault="002021B7" w:rsidP="002021B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A79F6E2" w14:textId="77777777" w:rsidR="002021B7" w:rsidRDefault="002021B7" w:rsidP="002021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4011ABD" w14:textId="77777777" w:rsidR="002021B7" w:rsidRDefault="002021B7" w:rsidP="002021B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96B87F3" w14:textId="77777777" w:rsidR="002021B7" w:rsidRPr="00582653" w:rsidRDefault="002021B7" w:rsidP="002021B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4247547" wp14:editId="65B4022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D4B2D18" w14:textId="013ED035" w:rsidR="002021B7" w:rsidRDefault="002021B7" w:rsidP="002021B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CHCMGT003_Toolkit_5_Assessment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80DFE49" w14:textId="77777777" w:rsidR="002021B7" w:rsidRDefault="002021B7" w:rsidP="002021B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BE10711" w14:textId="77777777" w:rsidR="002021B7" w:rsidRPr="00582653" w:rsidRDefault="002021B7" w:rsidP="002021B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2D8FB21" w14:textId="77777777" w:rsidR="002021B7" w:rsidRPr="00582653" w:rsidRDefault="002021B7" w:rsidP="002021B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2706AB" w14:textId="77777777" w:rsidR="002021B7" w:rsidRPr="008642EC" w:rsidRDefault="002021B7" w:rsidP="002021B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9379441" w14:textId="77777777" w:rsidR="002021B7" w:rsidRPr="008642EC" w:rsidRDefault="002021B7" w:rsidP="002021B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43F5C0D" w14:textId="77777777" w:rsidR="002021B7" w:rsidRPr="00582653" w:rsidRDefault="002021B7" w:rsidP="002021B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DBB41C8" w14:textId="77777777" w:rsidR="002021B7" w:rsidRPr="008642EC" w:rsidRDefault="002021B7" w:rsidP="002021B7">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D74E14" w14:textId="77777777" w:rsidR="002021B7" w:rsidRPr="008642EC" w:rsidRDefault="002021B7" w:rsidP="002021B7">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5DB267C" w14:textId="77777777" w:rsidR="002021B7" w:rsidRPr="00992C7B" w:rsidRDefault="002021B7" w:rsidP="002021B7">
      <w:pPr>
        <w:pStyle w:val="BasicParagraph"/>
        <w:suppressAutoHyphens/>
        <w:spacing w:line="240" w:lineRule="auto"/>
        <w:ind w:left="1440"/>
        <w:rPr>
          <w:rFonts w:ascii="Times New Roman" w:hAnsi="Times New Roman" w:cs="Times New Roman"/>
          <w:color w:val="000000" w:themeColor="text1"/>
          <w:sz w:val="12"/>
          <w:szCs w:val="12"/>
        </w:rPr>
      </w:pPr>
    </w:p>
    <w:p w14:paraId="23605F5B" w14:textId="77777777" w:rsidR="002021B7" w:rsidRPr="00582653" w:rsidRDefault="002021B7" w:rsidP="002021B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336E6A6" w14:textId="77777777" w:rsidR="002021B7" w:rsidRDefault="002021B7" w:rsidP="002021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3B37D0" w14:textId="77777777" w:rsidR="002021B7" w:rsidRPr="00992C7B" w:rsidRDefault="002021B7" w:rsidP="002021B7">
      <w:pPr>
        <w:pStyle w:val="BasicParagraph"/>
        <w:suppressAutoHyphens/>
        <w:spacing w:line="240" w:lineRule="auto"/>
        <w:ind w:left="1440"/>
        <w:rPr>
          <w:rFonts w:ascii="Times New Roman" w:hAnsi="Times New Roman" w:cs="Times New Roman"/>
          <w:color w:val="000000" w:themeColor="text1"/>
          <w:sz w:val="12"/>
          <w:szCs w:val="12"/>
        </w:rPr>
      </w:pPr>
    </w:p>
    <w:p w14:paraId="76D8E14E" w14:textId="77777777" w:rsidR="002021B7" w:rsidRDefault="002021B7" w:rsidP="002021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94856C2" w14:textId="77777777" w:rsidR="002021B7" w:rsidRPr="00B87FFB" w:rsidRDefault="002021B7" w:rsidP="002021B7">
      <w:pPr>
        <w:pStyle w:val="BasicParagraph"/>
        <w:suppressAutoHyphens/>
        <w:spacing w:line="240" w:lineRule="auto"/>
        <w:ind w:left="1440"/>
        <w:rPr>
          <w:rFonts w:ascii="Times New Roman" w:hAnsi="Times New Roman" w:cs="Times New Roman"/>
          <w:color w:val="000000" w:themeColor="text1"/>
          <w:sz w:val="10"/>
          <w:szCs w:val="10"/>
        </w:rPr>
      </w:pPr>
    </w:p>
    <w:p w14:paraId="67354031" w14:textId="77777777" w:rsidR="002021B7" w:rsidRDefault="002021B7" w:rsidP="002021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0EC916A" w14:textId="77777777" w:rsidR="002021B7" w:rsidRPr="000B1EEC" w:rsidRDefault="002021B7" w:rsidP="002021B7">
      <w:pPr>
        <w:pStyle w:val="BasicParagraph"/>
        <w:suppressAutoHyphens/>
        <w:spacing w:line="240" w:lineRule="auto"/>
        <w:rPr>
          <w:rFonts w:ascii="Times New Roman" w:hAnsi="Times New Roman" w:cs="Times New Roman"/>
          <w:color w:val="000000" w:themeColor="text1"/>
          <w:sz w:val="10"/>
          <w:szCs w:val="10"/>
        </w:rPr>
      </w:pPr>
    </w:p>
    <w:p w14:paraId="0E933B6B" w14:textId="77777777" w:rsidR="002021B7" w:rsidRDefault="002021B7" w:rsidP="002021B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F88051D" w14:textId="77777777" w:rsidR="002021B7" w:rsidRDefault="002021B7">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401518E" w14:textId="20426E23" w:rsidR="005D396C" w:rsidRPr="00083FDB" w:rsidRDefault="00ED590A" w:rsidP="00083FDB">
      <w:pPr>
        <w:pStyle w:val="Heading1"/>
      </w:pPr>
      <w:r>
        <w:lastRenderedPageBreak/>
        <w:t xml:space="preserve">Item 5: </w:t>
      </w:r>
      <w:r w:rsidR="00327077">
        <w:t xml:space="preserve">CHCMGT003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17E1B5F1">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17E1B5F1">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410BEB" w:rsidRPr="00017A75" w14:paraId="19901A1E" w14:textId="77777777" w:rsidTr="17E1B5F1">
        <w:tc>
          <w:tcPr>
            <w:tcW w:w="1696" w:type="dxa"/>
            <w:vMerge w:val="restart"/>
            <w:vAlign w:val="center"/>
          </w:tcPr>
          <w:p w14:paraId="430939F6" w14:textId="17D1B1C4" w:rsidR="00410BEB" w:rsidRPr="00017A75" w:rsidRDefault="00410BEB" w:rsidP="00B64058">
            <w:pPr>
              <w:pStyle w:val="Tabletext0"/>
            </w:pPr>
            <w:r w:rsidRPr="00410BEB">
              <w:t xml:space="preserve">1. </w:t>
            </w:r>
            <w:r w:rsidR="00A046E2" w:rsidRPr="00A046E2">
              <w:t>Contribute to and promote effective work practices</w:t>
            </w:r>
          </w:p>
        </w:tc>
        <w:tc>
          <w:tcPr>
            <w:tcW w:w="6154" w:type="dxa"/>
            <w:vAlign w:val="center"/>
          </w:tcPr>
          <w:p w14:paraId="5401786B" w14:textId="3597866E" w:rsidR="00410BEB" w:rsidRPr="00017A75" w:rsidRDefault="00410BEB" w:rsidP="00B64058">
            <w:pPr>
              <w:pStyle w:val="Tabletext0"/>
            </w:pPr>
            <w:r w:rsidRPr="0054411C">
              <w:t xml:space="preserve">1.1 </w:t>
            </w:r>
            <w:r w:rsidR="00A046E2" w:rsidRPr="00A046E2">
              <w:t>Develop and implement plans to meet the day to day activities of the work group</w:t>
            </w:r>
          </w:p>
        </w:tc>
        <w:tc>
          <w:tcPr>
            <w:tcW w:w="2635" w:type="dxa"/>
          </w:tcPr>
          <w:p w14:paraId="4032B124" w14:textId="77777777" w:rsidR="00410BEB" w:rsidRDefault="17E1B5F1" w:rsidP="17E1B5F1">
            <w:pPr>
              <w:pStyle w:val="Tabletext0"/>
            </w:pPr>
            <w:r w:rsidRPr="17E1B5F1">
              <w:rPr>
                <w:sz w:val="19"/>
                <w:szCs w:val="19"/>
              </w:rPr>
              <w:t>MPower108</w:t>
            </w:r>
            <w:r>
              <w:t xml:space="preserve"> </w:t>
            </w:r>
            <w:r w:rsidR="00EA653E">
              <w:t>Operational plan</w:t>
            </w:r>
          </w:p>
          <w:p w14:paraId="4F548993" w14:textId="77777777" w:rsidR="00E12E3F" w:rsidRDefault="00E12E3F" w:rsidP="17E1B5F1">
            <w:pPr>
              <w:pStyle w:val="Tabletext0"/>
            </w:pPr>
            <w:r>
              <w:t>MPower108 Service management policy and procedure</w:t>
            </w:r>
          </w:p>
          <w:p w14:paraId="577589D8" w14:textId="6B8102C7" w:rsidR="00E12E3F" w:rsidRPr="00017A75" w:rsidRDefault="00E12E3F" w:rsidP="17E1B5F1">
            <w:pPr>
              <w:pStyle w:val="Tabletext0"/>
            </w:pPr>
          </w:p>
        </w:tc>
        <w:tc>
          <w:tcPr>
            <w:tcW w:w="1984" w:type="dxa"/>
          </w:tcPr>
          <w:p w14:paraId="53360FAA" w14:textId="59584D48" w:rsidR="00410BEB" w:rsidRPr="00017A75" w:rsidRDefault="00BC3B30" w:rsidP="17E1B5F1">
            <w:pPr>
              <w:pStyle w:val="Tabletext0"/>
            </w:pPr>
            <w:r>
              <w:t>MPower108 Work plan template</w:t>
            </w:r>
          </w:p>
        </w:tc>
        <w:tc>
          <w:tcPr>
            <w:tcW w:w="1926" w:type="dxa"/>
          </w:tcPr>
          <w:p w14:paraId="5C03D1AF" w14:textId="6531AE90" w:rsidR="00410BEB" w:rsidRPr="00017A75" w:rsidRDefault="000B1F98" w:rsidP="00B64058">
            <w:pPr>
              <w:pStyle w:val="Tabletext0"/>
            </w:pPr>
            <w:r>
              <w:t>Scenario</w:t>
            </w:r>
            <w:r w:rsidR="00327077">
              <w:t xml:space="preserve"> </w:t>
            </w:r>
            <w:r w:rsidR="000D22E5">
              <w:t xml:space="preserve"> –</w:t>
            </w:r>
            <w:r>
              <w:t xml:space="preserve"> </w:t>
            </w:r>
            <w:r w:rsidR="000D22E5">
              <w:t>Developing plans</w:t>
            </w:r>
          </w:p>
        </w:tc>
      </w:tr>
      <w:tr w:rsidR="00410BEB" w:rsidRPr="00017A75" w14:paraId="4318A794" w14:textId="77777777" w:rsidTr="17E1B5F1">
        <w:tc>
          <w:tcPr>
            <w:tcW w:w="1696" w:type="dxa"/>
            <w:vMerge/>
            <w:vAlign w:val="center"/>
          </w:tcPr>
          <w:p w14:paraId="4846A7D2" w14:textId="77777777" w:rsidR="00410BEB" w:rsidRPr="00017A75" w:rsidRDefault="00410BEB" w:rsidP="00B64058">
            <w:pPr>
              <w:pStyle w:val="Tabletext0"/>
            </w:pPr>
          </w:p>
        </w:tc>
        <w:tc>
          <w:tcPr>
            <w:tcW w:w="6154" w:type="dxa"/>
            <w:vAlign w:val="center"/>
          </w:tcPr>
          <w:p w14:paraId="59A10299" w14:textId="1B26F975" w:rsidR="00410BEB" w:rsidRPr="00017A75" w:rsidRDefault="00410BEB" w:rsidP="00B64058">
            <w:pPr>
              <w:pStyle w:val="Tabletext0"/>
            </w:pPr>
            <w:r w:rsidRPr="0054411C">
              <w:t xml:space="preserve">1.2 </w:t>
            </w:r>
            <w:r w:rsidR="00A046E2" w:rsidRPr="00A046E2">
              <w:t>Develop and implement strategies in consultation with appropriate people to maximise work performance and outcomes</w:t>
            </w:r>
          </w:p>
        </w:tc>
        <w:tc>
          <w:tcPr>
            <w:tcW w:w="2635" w:type="dxa"/>
          </w:tcPr>
          <w:p w14:paraId="10ED8339" w14:textId="00D588CA" w:rsidR="00410BEB" w:rsidRPr="00017A75" w:rsidRDefault="17E1B5F1" w:rsidP="17E1B5F1">
            <w:pPr>
              <w:pStyle w:val="Tabletext0"/>
            </w:pPr>
            <w:r w:rsidRPr="17E1B5F1">
              <w:rPr>
                <w:sz w:val="19"/>
                <w:szCs w:val="19"/>
              </w:rPr>
              <w:t>MPower108</w:t>
            </w:r>
            <w:r>
              <w:t xml:space="preserve"> </w:t>
            </w:r>
            <w:r w:rsidR="00EA653E">
              <w:t>Operational plan</w:t>
            </w:r>
          </w:p>
        </w:tc>
        <w:tc>
          <w:tcPr>
            <w:tcW w:w="1984" w:type="dxa"/>
          </w:tcPr>
          <w:p w14:paraId="02CFDACE" w14:textId="30E31789" w:rsidR="00410BEB" w:rsidRPr="00017A75" w:rsidRDefault="00410BEB" w:rsidP="17E1B5F1">
            <w:pPr>
              <w:pStyle w:val="Tabletext0"/>
            </w:pPr>
          </w:p>
        </w:tc>
        <w:tc>
          <w:tcPr>
            <w:tcW w:w="1926" w:type="dxa"/>
          </w:tcPr>
          <w:p w14:paraId="7B09D40B" w14:textId="3E02C2A6" w:rsidR="00410BEB" w:rsidRPr="00017A75" w:rsidRDefault="000D22E5" w:rsidP="00B64058">
            <w:pPr>
              <w:pStyle w:val="Tabletext0"/>
            </w:pPr>
            <w:r>
              <w:t>Scenario  – Developing plans</w:t>
            </w:r>
          </w:p>
        </w:tc>
      </w:tr>
      <w:tr w:rsidR="00410BEB" w:rsidRPr="00017A75" w14:paraId="1B365102" w14:textId="77777777" w:rsidTr="17E1B5F1">
        <w:tc>
          <w:tcPr>
            <w:tcW w:w="1696" w:type="dxa"/>
            <w:vMerge/>
            <w:vAlign w:val="center"/>
          </w:tcPr>
          <w:p w14:paraId="23E1B3CE" w14:textId="77777777" w:rsidR="00410BEB" w:rsidRPr="00017A75" w:rsidRDefault="00410BEB" w:rsidP="00B64058">
            <w:pPr>
              <w:pStyle w:val="Tabletext0"/>
            </w:pPr>
          </w:p>
        </w:tc>
        <w:tc>
          <w:tcPr>
            <w:tcW w:w="6154" w:type="dxa"/>
          </w:tcPr>
          <w:p w14:paraId="24BBB3EA" w14:textId="43FF39B9" w:rsidR="00410BEB" w:rsidRPr="00017A75" w:rsidRDefault="00410BEB" w:rsidP="00B64058">
            <w:pPr>
              <w:pStyle w:val="Tabletext0"/>
            </w:pPr>
            <w:r w:rsidRPr="0054411C">
              <w:t xml:space="preserve">1.3 </w:t>
            </w:r>
            <w:r w:rsidR="00A046E2" w:rsidRPr="00A046E2">
              <w:t>Identify planning problems, barriers and constraints and develop and implement strategies to address them</w:t>
            </w:r>
          </w:p>
        </w:tc>
        <w:tc>
          <w:tcPr>
            <w:tcW w:w="2635" w:type="dxa"/>
          </w:tcPr>
          <w:p w14:paraId="4FF1D5D3" w14:textId="77777777" w:rsidR="00410BEB" w:rsidRPr="00017A75" w:rsidRDefault="00410BEB" w:rsidP="00B64058">
            <w:pPr>
              <w:pStyle w:val="Tabletext0"/>
            </w:pPr>
          </w:p>
        </w:tc>
        <w:tc>
          <w:tcPr>
            <w:tcW w:w="1984" w:type="dxa"/>
          </w:tcPr>
          <w:p w14:paraId="0BA4D3E0" w14:textId="4BB5D51A" w:rsidR="00410BEB" w:rsidRPr="00017A75" w:rsidRDefault="17E1B5F1" w:rsidP="17E1B5F1">
            <w:pPr>
              <w:pStyle w:val="Tabletext0"/>
            </w:pPr>
            <w:r w:rsidRPr="17E1B5F1">
              <w:rPr>
                <w:sz w:val="19"/>
                <w:szCs w:val="19"/>
              </w:rPr>
              <w:t>MPower108</w:t>
            </w:r>
            <w:r>
              <w:t xml:space="preserve"> </w:t>
            </w:r>
            <w:r w:rsidR="00801C42">
              <w:t>Risk action plan template</w:t>
            </w:r>
          </w:p>
        </w:tc>
        <w:tc>
          <w:tcPr>
            <w:tcW w:w="1926" w:type="dxa"/>
          </w:tcPr>
          <w:p w14:paraId="4D60F225" w14:textId="0AF22935" w:rsidR="00410BEB" w:rsidRPr="00017A75" w:rsidRDefault="000D22E5" w:rsidP="00B64058">
            <w:pPr>
              <w:pStyle w:val="Tabletext0"/>
            </w:pPr>
            <w:r>
              <w:t>Scenario – Developing plans</w:t>
            </w:r>
          </w:p>
        </w:tc>
      </w:tr>
      <w:tr w:rsidR="00A046E2" w:rsidRPr="00017A75" w14:paraId="27D36093" w14:textId="77777777" w:rsidTr="17E1B5F1">
        <w:tc>
          <w:tcPr>
            <w:tcW w:w="1696" w:type="dxa"/>
            <w:vMerge w:val="restart"/>
            <w:vAlign w:val="center"/>
          </w:tcPr>
          <w:p w14:paraId="1B0ED0BB" w14:textId="7CCD4457" w:rsidR="00A046E2" w:rsidRPr="00017A75" w:rsidRDefault="00A046E2" w:rsidP="00CA1BB9">
            <w:pPr>
              <w:pStyle w:val="Tabletext0"/>
            </w:pPr>
            <w:r w:rsidRPr="00B50E18">
              <w:t xml:space="preserve">2. </w:t>
            </w:r>
            <w:r w:rsidRPr="00A046E2">
              <w:t xml:space="preserve">Develop and implement staffing processes </w:t>
            </w:r>
          </w:p>
        </w:tc>
        <w:tc>
          <w:tcPr>
            <w:tcW w:w="6154" w:type="dxa"/>
          </w:tcPr>
          <w:p w14:paraId="226A5360" w14:textId="6A7AE9E0" w:rsidR="00A046E2" w:rsidRPr="00017A75" w:rsidRDefault="00A046E2" w:rsidP="00CA1BB9">
            <w:pPr>
              <w:pStyle w:val="Tabletext0"/>
            </w:pPr>
            <w:r w:rsidRPr="0054411C">
              <w:t xml:space="preserve">2.1 </w:t>
            </w:r>
            <w:r w:rsidRPr="00A046E2">
              <w:t>Maintain confidentiality in relation to staff processes in accordance with organisation policies and procedures</w:t>
            </w:r>
          </w:p>
        </w:tc>
        <w:tc>
          <w:tcPr>
            <w:tcW w:w="2635" w:type="dxa"/>
          </w:tcPr>
          <w:p w14:paraId="640D619D" w14:textId="3A2381B7" w:rsidR="00A046E2" w:rsidRPr="00017A75" w:rsidRDefault="17E1B5F1" w:rsidP="17E1B5F1">
            <w:pPr>
              <w:pStyle w:val="Tabletext0"/>
            </w:pPr>
            <w:r w:rsidRPr="17E1B5F1">
              <w:rPr>
                <w:sz w:val="19"/>
                <w:szCs w:val="19"/>
              </w:rPr>
              <w:t>MPower108</w:t>
            </w:r>
            <w:r>
              <w:t xml:space="preserve"> </w:t>
            </w:r>
            <w:r w:rsidR="00BE2231">
              <w:t>Privacy policy and procedures</w:t>
            </w:r>
          </w:p>
        </w:tc>
        <w:tc>
          <w:tcPr>
            <w:tcW w:w="1984" w:type="dxa"/>
          </w:tcPr>
          <w:p w14:paraId="7066B8C5" w14:textId="77777777" w:rsidR="00A046E2" w:rsidRPr="00017A75" w:rsidRDefault="00A046E2" w:rsidP="00CA1BB9">
            <w:pPr>
              <w:pStyle w:val="Tabletext0"/>
            </w:pPr>
          </w:p>
        </w:tc>
        <w:tc>
          <w:tcPr>
            <w:tcW w:w="1926" w:type="dxa"/>
          </w:tcPr>
          <w:p w14:paraId="2FCB5D9F" w14:textId="7710569F" w:rsidR="00A046E2" w:rsidRPr="00017A75" w:rsidRDefault="00CA3924" w:rsidP="00CA1BB9">
            <w:pPr>
              <w:pStyle w:val="Tabletext0"/>
            </w:pPr>
            <w:r>
              <w:t>Scenario – Human resource requirements</w:t>
            </w:r>
          </w:p>
        </w:tc>
      </w:tr>
      <w:tr w:rsidR="00A046E2" w:rsidRPr="00017A75" w14:paraId="5F506B94" w14:textId="77777777" w:rsidTr="17E1B5F1">
        <w:tc>
          <w:tcPr>
            <w:tcW w:w="1696" w:type="dxa"/>
            <w:vMerge/>
            <w:vAlign w:val="center"/>
          </w:tcPr>
          <w:p w14:paraId="732CA9A3" w14:textId="77777777" w:rsidR="00A046E2" w:rsidRPr="00017A75" w:rsidRDefault="00A046E2" w:rsidP="00ED5F55">
            <w:pPr>
              <w:pStyle w:val="Tabletext0"/>
            </w:pPr>
          </w:p>
        </w:tc>
        <w:tc>
          <w:tcPr>
            <w:tcW w:w="6154" w:type="dxa"/>
          </w:tcPr>
          <w:p w14:paraId="1374C1F0" w14:textId="384B0EBF" w:rsidR="00A046E2" w:rsidRPr="00017A75" w:rsidRDefault="00A046E2" w:rsidP="00ED5F55">
            <w:pPr>
              <w:pStyle w:val="Tabletext0"/>
            </w:pPr>
            <w:r w:rsidRPr="0054411C">
              <w:t xml:space="preserve">2.2 </w:t>
            </w:r>
            <w:r w:rsidRPr="00A046E2">
              <w:t>Identify staffing and resourcing needs and develop plans to address them</w:t>
            </w:r>
          </w:p>
        </w:tc>
        <w:tc>
          <w:tcPr>
            <w:tcW w:w="2635" w:type="dxa"/>
          </w:tcPr>
          <w:p w14:paraId="4B42B085" w14:textId="3AFDC2BE" w:rsidR="00A046E2" w:rsidRDefault="17E1B5F1" w:rsidP="17E1B5F1">
            <w:pPr>
              <w:pStyle w:val="Tabletext0"/>
            </w:pPr>
            <w:r w:rsidRPr="17E1B5F1">
              <w:rPr>
                <w:sz w:val="19"/>
                <w:szCs w:val="19"/>
              </w:rPr>
              <w:t>MPower108</w:t>
            </w:r>
            <w:r>
              <w:t xml:space="preserve"> </w:t>
            </w:r>
            <w:r w:rsidR="00BE2231">
              <w:t>Recruitment policy and procedures</w:t>
            </w:r>
          </w:p>
          <w:p w14:paraId="0140C113" w14:textId="12DB8D4F" w:rsidR="000F1F12" w:rsidRPr="00017A75" w:rsidRDefault="000F1F12" w:rsidP="00ED5F55">
            <w:pPr>
              <w:pStyle w:val="Tabletext0"/>
            </w:pPr>
          </w:p>
        </w:tc>
        <w:tc>
          <w:tcPr>
            <w:tcW w:w="1984" w:type="dxa"/>
          </w:tcPr>
          <w:p w14:paraId="2C3BA1D0" w14:textId="2AC0641D" w:rsidR="00A046E2" w:rsidRPr="00017A75" w:rsidRDefault="0093318E" w:rsidP="00ED5F55">
            <w:pPr>
              <w:pStyle w:val="Tabletext0"/>
            </w:pPr>
            <w:r w:rsidRPr="0093318E">
              <w:t>M</w:t>
            </w:r>
            <w:r>
              <w:t>P</w:t>
            </w:r>
            <w:r w:rsidRPr="0093318E">
              <w:t>ower108 Work plan template</w:t>
            </w:r>
          </w:p>
        </w:tc>
        <w:tc>
          <w:tcPr>
            <w:tcW w:w="1926" w:type="dxa"/>
          </w:tcPr>
          <w:p w14:paraId="06BB6CFA" w14:textId="0CF57A87" w:rsidR="00A046E2" w:rsidRPr="00017A75" w:rsidRDefault="00C656DB" w:rsidP="00ED5F55">
            <w:pPr>
              <w:pStyle w:val="Tabletext0"/>
            </w:pPr>
            <w:r>
              <w:t>S</w:t>
            </w:r>
            <w:r w:rsidR="00CA3924">
              <w:t>cenario – Human resource requirements</w:t>
            </w:r>
          </w:p>
        </w:tc>
      </w:tr>
      <w:tr w:rsidR="00BE2231" w:rsidRPr="00017A75" w14:paraId="6BCE1C3D" w14:textId="77777777" w:rsidTr="17E1B5F1">
        <w:tc>
          <w:tcPr>
            <w:tcW w:w="1696" w:type="dxa"/>
            <w:vMerge/>
            <w:vAlign w:val="center"/>
          </w:tcPr>
          <w:p w14:paraId="2B3BEA2A" w14:textId="77777777" w:rsidR="00BE2231" w:rsidRPr="00017A75" w:rsidRDefault="00BE2231" w:rsidP="00BE2231">
            <w:pPr>
              <w:pStyle w:val="Tabletext0"/>
            </w:pPr>
          </w:p>
        </w:tc>
        <w:tc>
          <w:tcPr>
            <w:tcW w:w="6154" w:type="dxa"/>
          </w:tcPr>
          <w:p w14:paraId="349323E0" w14:textId="713DDCD6" w:rsidR="00BE2231" w:rsidRPr="00017A75" w:rsidRDefault="00BE2231" w:rsidP="00BE2231">
            <w:pPr>
              <w:pStyle w:val="Tabletext0"/>
            </w:pPr>
            <w:r w:rsidRPr="0054411C">
              <w:t xml:space="preserve">2.3 </w:t>
            </w:r>
            <w:r w:rsidRPr="00A046E2">
              <w:t>Participate in recruitment processes</w:t>
            </w:r>
          </w:p>
        </w:tc>
        <w:tc>
          <w:tcPr>
            <w:tcW w:w="2635" w:type="dxa"/>
          </w:tcPr>
          <w:p w14:paraId="0BD42152" w14:textId="2C022125" w:rsidR="00BE2231" w:rsidRPr="00017A75" w:rsidRDefault="17E1B5F1" w:rsidP="17E1B5F1">
            <w:pPr>
              <w:pStyle w:val="Tabletext0"/>
            </w:pPr>
            <w:r w:rsidRPr="17E1B5F1">
              <w:rPr>
                <w:sz w:val="19"/>
                <w:szCs w:val="19"/>
              </w:rPr>
              <w:t>MPower108</w:t>
            </w:r>
            <w:r>
              <w:t xml:space="preserve"> </w:t>
            </w:r>
            <w:r w:rsidR="00BE2231">
              <w:t>Recruitment policy and procedures</w:t>
            </w:r>
          </w:p>
        </w:tc>
        <w:tc>
          <w:tcPr>
            <w:tcW w:w="1984" w:type="dxa"/>
          </w:tcPr>
          <w:p w14:paraId="640EEB34" w14:textId="77777777" w:rsidR="00BE2231" w:rsidRPr="00017A75" w:rsidRDefault="00BE2231" w:rsidP="00BE2231">
            <w:pPr>
              <w:pStyle w:val="Tabletext0"/>
            </w:pPr>
          </w:p>
        </w:tc>
        <w:tc>
          <w:tcPr>
            <w:tcW w:w="1926" w:type="dxa"/>
          </w:tcPr>
          <w:p w14:paraId="2B620E5F" w14:textId="455FB554" w:rsidR="00BE2231" w:rsidRPr="00017A75" w:rsidRDefault="00CA3924" w:rsidP="00BE2231">
            <w:pPr>
              <w:pStyle w:val="Tabletext0"/>
            </w:pPr>
            <w:r>
              <w:t>Scenario – Human resource requirements</w:t>
            </w:r>
          </w:p>
        </w:tc>
      </w:tr>
      <w:tr w:rsidR="00BE2231" w:rsidRPr="00017A75" w14:paraId="7E80C6F9" w14:textId="77777777" w:rsidTr="17E1B5F1">
        <w:tc>
          <w:tcPr>
            <w:tcW w:w="1696" w:type="dxa"/>
            <w:vMerge/>
            <w:vAlign w:val="center"/>
          </w:tcPr>
          <w:p w14:paraId="5D1E462C" w14:textId="77777777" w:rsidR="00BE2231" w:rsidRPr="00017A75" w:rsidRDefault="00BE2231" w:rsidP="00BE2231">
            <w:pPr>
              <w:pStyle w:val="Tabletext0"/>
            </w:pPr>
          </w:p>
        </w:tc>
        <w:tc>
          <w:tcPr>
            <w:tcW w:w="6154" w:type="dxa"/>
          </w:tcPr>
          <w:p w14:paraId="6D76E31E" w14:textId="517E13C9" w:rsidR="00BE2231" w:rsidRPr="00017A75" w:rsidRDefault="00BE2231" w:rsidP="00BE2231">
            <w:pPr>
              <w:pStyle w:val="Tabletext0"/>
            </w:pPr>
            <w:r w:rsidRPr="0054411C">
              <w:t xml:space="preserve">2.4 </w:t>
            </w:r>
            <w:r w:rsidRPr="00A046E2">
              <w:t>Implement effective induction and ongoing support for new and existing staff</w:t>
            </w:r>
          </w:p>
        </w:tc>
        <w:tc>
          <w:tcPr>
            <w:tcW w:w="2635" w:type="dxa"/>
          </w:tcPr>
          <w:p w14:paraId="04F3EDA3" w14:textId="0A3E663C" w:rsidR="00BE2231" w:rsidRPr="00017A75" w:rsidRDefault="17E1B5F1" w:rsidP="17E1B5F1">
            <w:pPr>
              <w:pStyle w:val="Tabletext0"/>
            </w:pPr>
            <w:r w:rsidRPr="17E1B5F1">
              <w:rPr>
                <w:sz w:val="19"/>
                <w:szCs w:val="19"/>
              </w:rPr>
              <w:t>MPower108</w:t>
            </w:r>
            <w:r>
              <w:t xml:space="preserve"> </w:t>
            </w:r>
            <w:r w:rsidR="00BE2231">
              <w:t>Recruitment policy and procedures</w:t>
            </w:r>
          </w:p>
        </w:tc>
        <w:tc>
          <w:tcPr>
            <w:tcW w:w="1984" w:type="dxa"/>
          </w:tcPr>
          <w:p w14:paraId="1CF043E2" w14:textId="77777777" w:rsidR="00BE2231" w:rsidRPr="00017A75" w:rsidRDefault="00BE2231" w:rsidP="00BE2231">
            <w:pPr>
              <w:pStyle w:val="Tabletext0"/>
            </w:pPr>
          </w:p>
        </w:tc>
        <w:tc>
          <w:tcPr>
            <w:tcW w:w="1926" w:type="dxa"/>
          </w:tcPr>
          <w:p w14:paraId="4868FB62" w14:textId="2FBA2C06" w:rsidR="00BE2231" w:rsidRPr="00017A75" w:rsidRDefault="00CA3924" w:rsidP="00BE2231">
            <w:pPr>
              <w:pStyle w:val="Tabletext0"/>
            </w:pPr>
            <w:r>
              <w:t xml:space="preserve">Scenario – </w:t>
            </w:r>
            <w:r w:rsidR="00235AB7">
              <w:t>Training and induction</w:t>
            </w:r>
          </w:p>
        </w:tc>
      </w:tr>
      <w:tr w:rsidR="00BE2231" w:rsidRPr="00017A75" w14:paraId="40AF793F" w14:textId="77777777" w:rsidTr="17E1B5F1">
        <w:tc>
          <w:tcPr>
            <w:tcW w:w="1696" w:type="dxa"/>
            <w:vMerge/>
            <w:vAlign w:val="center"/>
          </w:tcPr>
          <w:p w14:paraId="2D5E3FA3" w14:textId="77777777" w:rsidR="00BE2231" w:rsidRPr="00017A75" w:rsidRDefault="00BE2231" w:rsidP="00BE2231">
            <w:pPr>
              <w:pStyle w:val="Tabletext0"/>
            </w:pPr>
          </w:p>
        </w:tc>
        <w:tc>
          <w:tcPr>
            <w:tcW w:w="6154" w:type="dxa"/>
          </w:tcPr>
          <w:p w14:paraId="13BC0963" w14:textId="45034B38" w:rsidR="00BE2231" w:rsidRPr="00017A75" w:rsidRDefault="00BE2231" w:rsidP="00BE2231">
            <w:pPr>
              <w:pStyle w:val="Tabletext0"/>
            </w:pPr>
            <w:r w:rsidRPr="0054411C">
              <w:t xml:space="preserve">2.5 </w:t>
            </w:r>
            <w:r w:rsidRPr="00A046E2">
              <w:t>Provide instruction and additional support as required to promote quality worker and client outcomes</w:t>
            </w:r>
          </w:p>
        </w:tc>
        <w:tc>
          <w:tcPr>
            <w:tcW w:w="2635" w:type="dxa"/>
          </w:tcPr>
          <w:p w14:paraId="2FC0E525" w14:textId="5912F6B4" w:rsidR="00BE2231" w:rsidRPr="00017A75" w:rsidRDefault="17E1B5F1" w:rsidP="17E1B5F1">
            <w:pPr>
              <w:pStyle w:val="Tabletext0"/>
            </w:pPr>
            <w:r w:rsidRPr="17E1B5F1">
              <w:rPr>
                <w:sz w:val="19"/>
                <w:szCs w:val="19"/>
              </w:rPr>
              <w:t>MPower108</w:t>
            </w:r>
            <w:r>
              <w:t xml:space="preserve"> </w:t>
            </w:r>
            <w:r w:rsidR="00BE2231">
              <w:t>Employee performance management policy and procedures</w:t>
            </w:r>
          </w:p>
        </w:tc>
        <w:tc>
          <w:tcPr>
            <w:tcW w:w="1984" w:type="dxa"/>
          </w:tcPr>
          <w:p w14:paraId="16238F8A" w14:textId="7A4E5885" w:rsidR="00BE2231" w:rsidRPr="00017A75" w:rsidRDefault="00D71B45" w:rsidP="00BE2231">
            <w:pPr>
              <w:pStyle w:val="Tabletext0"/>
            </w:pPr>
            <w:r>
              <w:t>MPower108 Action plan template</w:t>
            </w:r>
          </w:p>
        </w:tc>
        <w:tc>
          <w:tcPr>
            <w:tcW w:w="1926" w:type="dxa"/>
          </w:tcPr>
          <w:p w14:paraId="6D466577" w14:textId="1437A34C" w:rsidR="00BE2231" w:rsidRPr="00017A75" w:rsidRDefault="00235AB7" w:rsidP="00BE2231">
            <w:pPr>
              <w:pStyle w:val="Tabletext0"/>
            </w:pPr>
            <w:r>
              <w:t>Scenario – Training and induction</w:t>
            </w:r>
          </w:p>
        </w:tc>
      </w:tr>
      <w:tr w:rsidR="00BE2231" w:rsidRPr="00017A75" w14:paraId="389ED1EE" w14:textId="77777777" w:rsidTr="17E1B5F1">
        <w:tc>
          <w:tcPr>
            <w:tcW w:w="1696" w:type="dxa"/>
            <w:vMerge/>
            <w:vAlign w:val="center"/>
          </w:tcPr>
          <w:p w14:paraId="21E98653" w14:textId="77777777" w:rsidR="00BE2231" w:rsidRPr="00017A75" w:rsidRDefault="00BE2231" w:rsidP="00BE2231">
            <w:pPr>
              <w:pStyle w:val="Tabletext0"/>
            </w:pPr>
          </w:p>
        </w:tc>
        <w:tc>
          <w:tcPr>
            <w:tcW w:w="6154" w:type="dxa"/>
          </w:tcPr>
          <w:p w14:paraId="16D2ED34" w14:textId="76FFBA5D" w:rsidR="00BE2231" w:rsidRPr="0054411C" w:rsidRDefault="00BE2231" w:rsidP="00BE2231">
            <w:pPr>
              <w:pStyle w:val="Tabletext0"/>
            </w:pPr>
            <w:r w:rsidRPr="00A046E2">
              <w:t>2.6 Encourage and facilitate staff access to training and development to enable the achievement of workplace outcomes and personal goals</w:t>
            </w:r>
          </w:p>
        </w:tc>
        <w:tc>
          <w:tcPr>
            <w:tcW w:w="2635" w:type="dxa"/>
          </w:tcPr>
          <w:p w14:paraId="367B737F" w14:textId="77777777" w:rsidR="00BE2231" w:rsidRDefault="17E1B5F1" w:rsidP="17E1B5F1">
            <w:pPr>
              <w:pStyle w:val="Tabletext0"/>
            </w:pPr>
            <w:r w:rsidRPr="17E1B5F1">
              <w:rPr>
                <w:sz w:val="19"/>
                <w:szCs w:val="19"/>
              </w:rPr>
              <w:t>MPower108</w:t>
            </w:r>
            <w:r>
              <w:t xml:space="preserve"> </w:t>
            </w:r>
            <w:r w:rsidR="00BE2231">
              <w:t>Employee performance management policy and procedures</w:t>
            </w:r>
          </w:p>
          <w:p w14:paraId="34E2AF92" w14:textId="78B45DD0" w:rsidR="00E12E3F" w:rsidRPr="00017A75" w:rsidRDefault="00E12E3F" w:rsidP="17E1B5F1">
            <w:pPr>
              <w:pStyle w:val="Tabletext0"/>
            </w:pPr>
            <w:r>
              <w:t>MPower108 Training and professional development policy and procedure</w:t>
            </w:r>
          </w:p>
        </w:tc>
        <w:tc>
          <w:tcPr>
            <w:tcW w:w="1984" w:type="dxa"/>
          </w:tcPr>
          <w:p w14:paraId="7776390C" w14:textId="77777777" w:rsidR="00BE2231" w:rsidRPr="00017A75" w:rsidRDefault="00BE2231" w:rsidP="00BE2231">
            <w:pPr>
              <w:pStyle w:val="Tabletext0"/>
            </w:pPr>
          </w:p>
        </w:tc>
        <w:tc>
          <w:tcPr>
            <w:tcW w:w="1926" w:type="dxa"/>
          </w:tcPr>
          <w:p w14:paraId="0D77665E" w14:textId="3580482B" w:rsidR="00BE2231" w:rsidRPr="00017A75" w:rsidRDefault="00235AB7" w:rsidP="00BE2231">
            <w:pPr>
              <w:pStyle w:val="Tabletext0"/>
            </w:pPr>
            <w:r>
              <w:t>Scenario – Training and induction</w:t>
            </w:r>
          </w:p>
        </w:tc>
      </w:tr>
      <w:tr w:rsidR="00BE2231" w:rsidRPr="00017A75" w14:paraId="266FB95D" w14:textId="77777777" w:rsidTr="17E1B5F1">
        <w:tc>
          <w:tcPr>
            <w:tcW w:w="1696" w:type="dxa"/>
            <w:vMerge/>
            <w:vAlign w:val="center"/>
          </w:tcPr>
          <w:p w14:paraId="3E7F0B22" w14:textId="77777777" w:rsidR="00BE2231" w:rsidRPr="00017A75" w:rsidRDefault="00BE2231" w:rsidP="00BE2231">
            <w:pPr>
              <w:pStyle w:val="Tabletext0"/>
            </w:pPr>
          </w:p>
        </w:tc>
        <w:tc>
          <w:tcPr>
            <w:tcW w:w="6154" w:type="dxa"/>
          </w:tcPr>
          <w:p w14:paraId="2ADAE760" w14:textId="30133DFA" w:rsidR="00BE2231" w:rsidRPr="0054411C" w:rsidRDefault="00BE2231" w:rsidP="00BE2231">
            <w:pPr>
              <w:pStyle w:val="Tabletext0"/>
            </w:pPr>
            <w:r w:rsidRPr="00A046E2">
              <w:t>2.7 Collaborate with other service providers as needed to meet service and referral needs</w:t>
            </w:r>
          </w:p>
        </w:tc>
        <w:tc>
          <w:tcPr>
            <w:tcW w:w="2635" w:type="dxa"/>
          </w:tcPr>
          <w:p w14:paraId="2AEB276A" w14:textId="77777777" w:rsidR="00BE2231" w:rsidRPr="00017A75" w:rsidRDefault="00BE2231" w:rsidP="00BE2231">
            <w:pPr>
              <w:pStyle w:val="Tabletext0"/>
            </w:pPr>
          </w:p>
        </w:tc>
        <w:tc>
          <w:tcPr>
            <w:tcW w:w="1984" w:type="dxa"/>
          </w:tcPr>
          <w:p w14:paraId="1A53E9AC" w14:textId="59035EC7" w:rsidR="00BE2231" w:rsidRPr="00017A75" w:rsidRDefault="00D71B45" w:rsidP="00BE2231">
            <w:pPr>
              <w:pStyle w:val="Tabletext0"/>
            </w:pPr>
            <w:r>
              <w:t>MP</w:t>
            </w:r>
            <w:r w:rsidR="00E12E3F">
              <w:t>o</w:t>
            </w:r>
            <w:r>
              <w:t>wer108 Email template</w:t>
            </w:r>
          </w:p>
        </w:tc>
        <w:tc>
          <w:tcPr>
            <w:tcW w:w="1926" w:type="dxa"/>
          </w:tcPr>
          <w:p w14:paraId="20382EFF" w14:textId="155D5DE2" w:rsidR="00BE2231" w:rsidRPr="00017A75" w:rsidRDefault="000A2977" w:rsidP="00BE2231">
            <w:pPr>
              <w:pStyle w:val="Tabletext0"/>
            </w:pPr>
            <w:r>
              <w:t>Scenario – Training and induction</w:t>
            </w:r>
          </w:p>
        </w:tc>
      </w:tr>
      <w:tr w:rsidR="00BE2231" w:rsidRPr="00017A75" w14:paraId="4BC9011B" w14:textId="77777777" w:rsidTr="17E1B5F1">
        <w:tc>
          <w:tcPr>
            <w:tcW w:w="1696" w:type="dxa"/>
            <w:vMerge w:val="restart"/>
            <w:vAlign w:val="center"/>
          </w:tcPr>
          <w:p w14:paraId="31A33325" w14:textId="709935D4" w:rsidR="00BE2231" w:rsidRPr="00017A75" w:rsidRDefault="00BE2231" w:rsidP="00BE2231">
            <w:pPr>
              <w:pStyle w:val="Tabletext0"/>
            </w:pPr>
            <w:r w:rsidRPr="0054411C">
              <w:t xml:space="preserve">3. </w:t>
            </w:r>
            <w:r w:rsidRPr="00A046E2">
              <w:t>Maintain professional approach to leading work team</w:t>
            </w:r>
          </w:p>
        </w:tc>
        <w:tc>
          <w:tcPr>
            <w:tcW w:w="6154" w:type="dxa"/>
          </w:tcPr>
          <w:p w14:paraId="5CEDF27F" w14:textId="016C09E2" w:rsidR="00BE2231" w:rsidRPr="00017A75" w:rsidRDefault="00BE2231" w:rsidP="00BE2231">
            <w:pPr>
              <w:pStyle w:val="Tabletext0"/>
            </w:pPr>
            <w:r w:rsidRPr="0054411C">
              <w:t xml:space="preserve">3.1 </w:t>
            </w:r>
            <w:r w:rsidRPr="00A046E2">
              <w:t>Reflect on own practice and pro-actively update knowledge and skills</w:t>
            </w:r>
          </w:p>
        </w:tc>
        <w:tc>
          <w:tcPr>
            <w:tcW w:w="2635" w:type="dxa"/>
          </w:tcPr>
          <w:p w14:paraId="2F7CED18" w14:textId="6DBC688A" w:rsidR="00BE2231" w:rsidRPr="00017A75" w:rsidRDefault="00E12E3F" w:rsidP="00BE2231">
            <w:pPr>
              <w:pStyle w:val="Tabletext0"/>
            </w:pPr>
            <w:r w:rsidRPr="00E12E3F">
              <w:t>MPower108 Position description – Frontline Leader</w:t>
            </w:r>
          </w:p>
        </w:tc>
        <w:tc>
          <w:tcPr>
            <w:tcW w:w="1984" w:type="dxa"/>
          </w:tcPr>
          <w:p w14:paraId="66A08E54" w14:textId="77777777" w:rsidR="00BE2231" w:rsidRPr="00017A75" w:rsidRDefault="00BE2231" w:rsidP="00BE2231">
            <w:pPr>
              <w:pStyle w:val="Tabletext0"/>
            </w:pPr>
          </w:p>
        </w:tc>
        <w:tc>
          <w:tcPr>
            <w:tcW w:w="1926" w:type="dxa"/>
          </w:tcPr>
          <w:p w14:paraId="388119D6" w14:textId="7AF16AE2" w:rsidR="00BE2231" w:rsidRPr="00017A75" w:rsidRDefault="00E67ADE" w:rsidP="00BE2231">
            <w:pPr>
              <w:pStyle w:val="Tabletext0"/>
            </w:pPr>
            <w:r>
              <w:t>Scenario – Self-reflection</w:t>
            </w:r>
          </w:p>
        </w:tc>
      </w:tr>
      <w:tr w:rsidR="00BE2231" w:rsidRPr="00017A75" w14:paraId="49E767E1" w14:textId="77777777" w:rsidTr="17E1B5F1">
        <w:tc>
          <w:tcPr>
            <w:tcW w:w="1696" w:type="dxa"/>
            <w:vMerge/>
            <w:vAlign w:val="center"/>
          </w:tcPr>
          <w:p w14:paraId="793C44E4" w14:textId="77777777" w:rsidR="00BE2231" w:rsidRPr="00017A75" w:rsidRDefault="00BE2231" w:rsidP="00BE2231">
            <w:pPr>
              <w:pStyle w:val="Tabletext0"/>
            </w:pPr>
          </w:p>
        </w:tc>
        <w:tc>
          <w:tcPr>
            <w:tcW w:w="6154" w:type="dxa"/>
          </w:tcPr>
          <w:p w14:paraId="182BE819" w14:textId="20832F34" w:rsidR="00BE2231" w:rsidRPr="00017A75" w:rsidRDefault="00BE2231" w:rsidP="00BE2231">
            <w:pPr>
              <w:pStyle w:val="Tabletext0"/>
            </w:pPr>
            <w:r w:rsidRPr="0054411C">
              <w:t xml:space="preserve">3.2 </w:t>
            </w:r>
            <w:r w:rsidRPr="00A046E2">
              <w:t>Align own leadership practice with the values, ethical guidelines, policies and procedures of the organisation</w:t>
            </w:r>
          </w:p>
        </w:tc>
        <w:tc>
          <w:tcPr>
            <w:tcW w:w="2635" w:type="dxa"/>
          </w:tcPr>
          <w:p w14:paraId="6773D7ED" w14:textId="3C779503" w:rsidR="00BE2231" w:rsidRPr="00017A75" w:rsidRDefault="17E1B5F1" w:rsidP="17E1B5F1">
            <w:pPr>
              <w:pStyle w:val="Tabletext0"/>
            </w:pPr>
            <w:r w:rsidRPr="17E1B5F1">
              <w:rPr>
                <w:sz w:val="19"/>
                <w:szCs w:val="19"/>
              </w:rPr>
              <w:t>MPower108</w:t>
            </w:r>
            <w:r>
              <w:t xml:space="preserve"> </w:t>
            </w:r>
            <w:r w:rsidR="00BE2231">
              <w:t>Case study background</w:t>
            </w:r>
          </w:p>
        </w:tc>
        <w:tc>
          <w:tcPr>
            <w:tcW w:w="1984" w:type="dxa"/>
          </w:tcPr>
          <w:p w14:paraId="622F9EEC" w14:textId="77777777" w:rsidR="00BE2231" w:rsidRPr="00017A75" w:rsidRDefault="00BE2231" w:rsidP="00BE2231">
            <w:pPr>
              <w:pStyle w:val="Tabletext0"/>
            </w:pPr>
          </w:p>
        </w:tc>
        <w:tc>
          <w:tcPr>
            <w:tcW w:w="1926" w:type="dxa"/>
          </w:tcPr>
          <w:p w14:paraId="57F0BF4A" w14:textId="708067F2" w:rsidR="00BE2231" w:rsidRPr="00017A75" w:rsidRDefault="00E67ADE" w:rsidP="00BE2231">
            <w:pPr>
              <w:pStyle w:val="Tabletext0"/>
            </w:pPr>
            <w:r>
              <w:t>Scenario</w:t>
            </w:r>
            <w:r w:rsidR="00327077">
              <w:t xml:space="preserve"> </w:t>
            </w:r>
            <w:r>
              <w:t>– Self-reflection</w:t>
            </w:r>
          </w:p>
        </w:tc>
      </w:tr>
      <w:tr w:rsidR="00BE2231" w:rsidRPr="00017A75" w14:paraId="175B6EDD" w14:textId="77777777" w:rsidTr="17E1B5F1">
        <w:tc>
          <w:tcPr>
            <w:tcW w:w="1696" w:type="dxa"/>
            <w:vMerge/>
            <w:vAlign w:val="center"/>
          </w:tcPr>
          <w:p w14:paraId="4D88EF17" w14:textId="77777777" w:rsidR="00BE2231" w:rsidRPr="00017A75" w:rsidRDefault="00BE2231" w:rsidP="00BE2231">
            <w:pPr>
              <w:pStyle w:val="Tabletext0"/>
            </w:pPr>
          </w:p>
        </w:tc>
        <w:tc>
          <w:tcPr>
            <w:tcW w:w="6154" w:type="dxa"/>
          </w:tcPr>
          <w:p w14:paraId="194922B8" w14:textId="5A49314E" w:rsidR="00BE2231" w:rsidRPr="00017A75" w:rsidRDefault="00BE2231" w:rsidP="00BE2231">
            <w:pPr>
              <w:pStyle w:val="Tabletext0"/>
            </w:pPr>
            <w:r w:rsidRPr="0054411C">
              <w:t>3.</w:t>
            </w:r>
            <w:r>
              <w:t xml:space="preserve">3 </w:t>
            </w:r>
            <w:r w:rsidRPr="00A046E2">
              <w:t>Take reasonable steps to ensure that personal or social contact does not adversely affect ability to lead the team</w:t>
            </w:r>
          </w:p>
        </w:tc>
        <w:tc>
          <w:tcPr>
            <w:tcW w:w="2635" w:type="dxa"/>
          </w:tcPr>
          <w:p w14:paraId="25C5ACC2" w14:textId="77777777" w:rsidR="00BE2231" w:rsidRPr="00017A75" w:rsidRDefault="00BE2231" w:rsidP="00BE2231">
            <w:pPr>
              <w:pStyle w:val="Tabletext0"/>
            </w:pPr>
          </w:p>
        </w:tc>
        <w:tc>
          <w:tcPr>
            <w:tcW w:w="1984" w:type="dxa"/>
          </w:tcPr>
          <w:p w14:paraId="2B8165FF" w14:textId="77777777" w:rsidR="00BE2231" w:rsidRPr="00017A75" w:rsidRDefault="00BE2231" w:rsidP="00BE2231">
            <w:pPr>
              <w:pStyle w:val="Tabletext0"/>
            </w:pPr>
          </w:p>
        </w:tc>
        <w:tc>
          <w:tcPr>
            <w:tcW w:w="1926" w:type="dxa"/>
          </w:tcPr>
          <w:p w14:paraId="1E32A11C" w14:textId="350DE113" w:rsidR="00BE2231" w:rsidRPr="00017A75" w:rsidRDefault="00E67ADE" w:rsidP="00BE2231">
            <w:pPr>
              <w:pStyle w:val="Tabletext0"/>
            </w:pPr>
            <w:r>
              <w:t>Scenario</w:t>
            </w:r>
            <w:r w:rsidR="00327077">
              <w:t xml:space="preserve"> </w:t>
            </w:r>
            <w:r>
              <w:t>– Self-reflection</w:t>
            </w:r>
          </w:p>
        </w:tc>
      </w:tr>
      <w:tr w:rsidR="00BE2231" w:rsidRPr="00017A75" w14:paraId="00D7096D" w14:textId="77777777" w:rsidTr="17E1B5F1">
        <w:tc>
          <w:tcPr>
            <w:tcW w:w="1696" w:type="dxa"/>
            <w:vMerge w:val="restart"/>
            <w:vAlign w:val="center"/>
          </w:tcPr>
          <w:p w14:paraId="033C3E19" w14:textId="6EE4248B" w:rsidR="00BE2231" w:rsidRPr="00017A75" w:rsidRDefault="00BE2231" w:rsidP="00BE2231">
            <w:pPr>
              <w:pStyle w:val="Tabletext0"/>
            </w:pPr>
            <w:r w:rsidRPr="00A046E2">
              <w:t xml:space="preserve">4. Promote effective </w:t>
            </w:r>
            <w:r w:rsidRPr="00A046E2">
              <w:lastRenderedPageBreak/>
              <w:t>workplace relations</w:t>
            </w:r>
          </w:p>
        </w:tc>
        <w:tc>
          <w:tcPr>
            <w:tcW w:w="6154" w:type="dxa"/>
          </w:tcPr>
          <w:p w14:paraId="3926ED18" w14:textId="4D0E6173" w:rsidR="00BE2231" w:rsidRPr="0054411C" w:rsidRDefault="00BE2231" w:rsidP="00BE2231">
            <w:pPr>
              <w:pStyle w:val="Tabletext0"/>
            </w:pPr>
            <w:r>
              <w:lastRenderedPageBreak/>
              <w:t>4.1 Implement collaborative processes and practices that promote cooperative work practices and maintain positive relationships with staff and management</w:t>
            </w:r>
          </w:p>
        </w:tc>
        <w:tc>
          <w:tcPr>
            <w:tcW w:w="2635" w:type="dxa"/>
          </w:tcPr>
          <w:p w14:paraId="25628B6A" w14:textId="74C76B6B" w:rsidR="00BE2231" w:rsidRPr="00017A75" w:rsidRDefault="17E1B5F1" w:rsidP="17E1B5F1">
            <w:pPr>
              <w:pStyle w:val="Tabletext0"/>
            </w:pPr>
            <w:r w:rsidRPr="17E1B5F1">
              <w:rPr>
                <w:sz w:val="19"/>
                <w:szCs w:val="19"/>
              </w:rPr>
              <w:t>MPower108</w:t>
            </w:r>
            <w:r>
              <w:t xml:space="preserve"> </w:t>
            </w:r>
            <w:r w:rsidR="00BE2231">
              <w:t>Communication</w:t>
            </w:r>
            <w:r w:rsidR="0017531F">
              <w:t>s</w:t>
            </w:r>
            <w:r w:rsidR="00BE2231">
              <w:t xml:space="preserve"> policy and procedures</w:t>
            </w:r>
          </w:p>
        </w:tc>
        <w:tc>
          <w:tcPr>
            <w:tcW w:w="1984" w:type="dxa"/>
          </w:tcPr>
          <w:p w14:paraId="508B15E2" w14:textId="77777777" w:rsidR="00BE2231" w:rsidRPr="00017A75" w:rsidRDefault="00BE2231" w:rsidP="00BE2231">
            <w:pPr>
              <w:pStyle w:val="Tabletext0"/>
            </w:pPr>
          </w:p>
        </w:tc>
        <w:tc>
          <w:tcPr>
            <w:tcW w:w="1926" w:type="dxa"/>
          </w:tcPr>
          <w:p w14:paraId="02D357AC" w14:textId="5F9676B3" w:rsidR="00BE2231" w:rsidRPr="00017A75" w:rsidRDefault="002819B6" w:rsidP="00BE2231">
            <w:pPr>
              <w:pStyle w:val="Tabletext0"/>
            </w:pPr>
            <w:r>
              <w:t xml:space="preserve">Scenario  – </w:t>
            </w:r>
            <w:r w:rsidR="00B5703C">
              <w:t>Encouraging collaboration</w:t>
            </w:r>
          </w:p>
        </w:tc>
      </w:tr>
      <w:tr w:rsidR="00BE2231" w:rsidRPr="00017A75" w14:paraId="7F3F663B" w14:textId="77777777" w:rsidTr="17E1B5F1">
        <w:tc>
          <w:tcPr>
            <w:tcW w:w="1696" w:type="dxa"/>
            <w:vMerge/>
            <w:vAlign w:val="center"/>
          </w:tcPr>
          <w:p w14:paraId="0B7C5D57" w14:textId="77777777" w:rsidR="00BE2231" w:rsidRPr="00017A75" w:rsidRDefault="00BE2231" w:rsidP="00BE2231">
            <w:pPr>
              <w:pStyle w:val="Tabletext0"/>
            </w:pPr>
          </w:p>
        </w:tc>
        <w:tc>
          <w:tcPr>
            <w:tcW w:w="6154" w:type="dxa"/>
          </w:tcPr>
          <w:p w14:paraId="3D158C13" w14:textId="10E36E24" w:rsidR="00BE2231" w:rsidRPr="0054411C" w:rsidRDefault="00BE2231" w:rsidP="00BE2231">
            <w:pPr>
              <w:pStyle w:val="Tabletext0"/>
            </w:pPr>
            <w:r w:rsidRPr="00A046E2">
              <w:t>4.2 Model and promote effective communication in the workplace, including open discussion and active listening</w:t>
            </w:r>
          </w:p>
        </w:tc>
        <w:tc>
          <w:tcPr>
            <w:tcW w:w="2635" w:type="dxa"/>
          </w:tcPr>
          <w:p w14:paraId="7EAB9AF4" w14:textId="2F378AA3" w:rsidR="00BE2231" w:rsidRPr="00017A75" w:rsidRDefault="17E1B5F1" w:rsidP="17E1B5F1">
            <w:pPr>
              <w:pStyle w:val="Tabletext0"/>
            </w:pPr>
            <w:r w:rsidRPr="17E1B5F1">
              <w:rPr>
                <w:sz w:val="19"/>
                <w:szCs w:val="19"/>
              </w:rPr>
              <w:t>MPower108</w:t>
            </w:r>
            <w:r>
              <w:t xml:space="preserve"> </w:t>
            </w:r>
            <w:r w:rsidR="00BE2231">
              <w:t>Communication policy and procedures</w:t>
            </w:r>
          </w:p>
        </w:tc>
        <w:tc>
          <w:tcPr>
            <w:tcW w:w="1984" w:type="dxa"/>
          </w:tcPr>
          <w:p w14:paraId="18646B9E" w14:textId="77777777" w:rsidR="00BE2231" w:rsidRPr="00017A75" w:rsidRDefault="00BE2231" w:rsidP="00BE2231">
            <w:pPr>
              <w:pStyle w:val="Tabletext0"/>
            </w:pPr>
          </w:p>
        </w:tc>
        <w:tc>
          <w:tcPr>
            <w:tcW w:w="1926" w:type="dxa"/>
          </w:tcPr>
          <w:p w14:paraId="5F81524E" w14:textId="0CD844DA" w:rsidR="00BE2231" w:rsidRPr="00017A75" w:rsidRDefault="00B5703C" w:rsidP="00BE2231">
            <w:pPr>
              <w:pStyle w:val="Tabletext0"/>
            </w:pPr>
            <w:r>
              <w:t>Scenario – Encouraging collaboration</w:t>
            </w:r>
          </w:p>
        </w:tc>
      </w:tr>
      <w:tr w:rsidR="00BE2231" w:rsidRPr="00017A75" w14:paraId="040154BF" w14:textId="77777777" w:rsidTr="17E1B5F1">
        <w:tc>
          <w:tcPr>
            <w:tcW w:w="1696" w:type="dxa"/>
            <w:vMerge/>
            <w:vAlign w:val="center"/>
          </w:tcPr>
          <w:p w14:paraId="27303F02" w14:textId="77777777" w:rsidR="00BE2231" w:rsidRPr="00017A75" w:rsidRDefault="00BE2231" w:rsidP="00BE2231">
            <w:pPr>
              <w:pStyle w:val="Tabletext0"/>
            </w:pPr>
          </w:p>
        </w:tc>
        <w:tc>
          <w:tcPr>
            <w:tcW w:w="6154" w:type="dxa"/>
          </w:tcPr>
          <w:p w14:paraId="00EDF903" w14:textId="31319BEA" w:rsidR="00BE2231" w:rsidRPr="0054411C" w:rsidRDefault="00BE2231" w:rsidP="00BE2231">
            <w:pPr>
              <w:pStyle w:val="Tabletext0"/>
            </w:pPr>
            <w:r w:rsidRPr="00A046E2">
              <w:t>4.3 Identify potential and actual conflict situations and develop and implement appropriate strategies to prevent or address them</w:t>
            </w:r>
          </w:p>
        </w:tc>
        <w:tc>
          <w:tcPr>
            <w:tcW w:w="2635" w:type="dxa"/>
          </w:tcPr>
          <w:p w14:paraId="5CFE3F99" w14:textId="6757A68F" w:rsidR="00BE2231" w:rsidRDefault="17E1B5F1" w:rsidP="17E1B5F1">
            <w:pPr>
              <w:pStyle w:val="Tabletext0"/>
            </w:pPr>
            <w:r w:rsidRPr="17E1B5F1">
              <w:rPr>
                <w:sz w:val="19"/>
                <w:szCs w:val="19"/>
              </w:rPr>
              <w:t>MPower108</w:t>
            </w:r>
            <w:r>
              <w:t xml:space="preserve"> </w:t>
            </w:r>
            <w:r w:rsidR="00BE2231">
              <w:t>Conflict resolution policy and procedures</w:t>
            </w:r>
          </w:p>
          <w:p w14:paraId="44768DEE" w14:textId="37D94D72" w:rsidR="00BE2231" w:rsidRPr="00017A75" w:rsidRDefault="17E1B5F1" w:rsidP="17E1B5F1">
            <w:pPr>
              <w:pStyle w:val="Tabletext0"/>
            </w:pPr>
            <w:r w:rsidRPr="17E1B5F1">
              <w:rPr>
                <w:sz w:val="19"/>
                <w:szCs w:val="19"/>
              </w:rPr>
              <w:t>MPower108</w:t>
            </w:r>
            <w:r>
              <w:t xml:space="preserve"> </w:t>
            </w:r>
            <w:r w:rsidR="00BE2231">
              <w:t>Grievance and dispute policy and procedures</w:t>
            </w:r>
          </w:p>
        </w:tc>
        <w:tc>
          <w:tcPr>
            <w:tcW w:w="1984" w:type="dxa"/>
          </w:tcPr>
          <w:p w14:paraId="132FB2E4" w14:textId="77777777" w:rsidR="00BE2231" w:rsidRPr="00017A75" w:rsidRDefault="00BE2231" w:rsidP="00BE2231">
            <w:pPr>
              <w:pStyle w:val="Tabletext0"/>
            </w:pPr>
          </w:p>
        </w:tc>
        <w:tc>
          <w:tcPr>
            <w:tcW w:w="1926" w:type="dxa"/>
          </w:tcPr>
          <w:p w14:paraId="27EE8216" w14:textId="33F012A3" w:rsidR="00BE2231" w:rsidRPr="00017A75" w:rsidRDefault="00B5703C" w:rsidP="00BE2231">
            <w:pPr>
              <w:pStyle w:val="Tabletext0"/>
            </w:pPr>
            <w:r>
              <w:t>Scenario  – Encouraging collaboration</w:t>
            </w:r>
          </w:p>
        </w:tc>
      </w:tr>
      <w:tr w:rsidR="00BE2231" w:rsidRPr="00017A75" w14:paraId="16B4244D" w14:textId="77777777" w:rsidTr="17E1B5F1">
        <w:tc>
          <w:tcPr>
            <w:tcW w:w="1696" w:type="dxa"/>
            <w:vMerge/>
            <w:vAlign w:val="center"/>
          </w:tcPr>
          <w:p w14:paraId="6ED6D2CF" w14:textId="77777777" w:rsidR="00BE2231" w:rsidRPr="00017A75" w:rsidRDefault="00BE2231" w:rsidP="00BE2231">
            <w:pPr>
              <w:pStyle w:val="Tabletext0"/>
            </w:pPr>
          </w:p>
        </w:tc>
        <w:tc>
          <w:tcPr>
            <w:tcW w:w="6154" w:type="dxa"/>
          </w:tcPr>
          <w:p w14:paraId="426254F2" w14:textId="61C09D07" w:rsidR="00BE2231" w:rsidRPr="0054411C" w:rsidRDefault="00BE2231" w:rsidP="00BE2231">
            <w:pPr>
              <w:pStyle w:val="Tabletext0"/>
            </w:pPr>
            <w:r w:rsidRPr="00A046E2">
              <w:t>4.4 Throughout conflict resolution processes, ensure access to appropriate support, mediation and debriefing for parties within organisation guidelines</w:t>
            </w:r>
          </w:p>
        </w:tc>
        <w:tc>
          <w:tcPr>
            <w:tcW w:w="2635" w:type="dxa"/>
          </w:tcPr>
          <w:p w14:paraId="28F2115C" w14:textId="59565BD9" w:rsidR="005C0CA6" w:rsidRDefault="17E1B5F1" w:rsidP="17E1B5F1">
            <w:pPr>
              <w:pStyle w:val="Tabletext0"/>
            </w:pPr>
            <w:r w:rsidRPr="17E1B5F1">
              <w:rPr>
                <w:sz w:val="19"/>
                <w:szCs w:val="19"/>
              </w:rPr>
              <w:t>MPower108</w:t>
            </w:r>
            <w:r>
              <w:t xml:space="preserve"> </w:t>
            </w:r>
            <w:r w:rsidR="005C0CA6">
              <w:t>Conflict resolution policy and procedures</w:t>
            </w:r>
          </w:p>
          <w:p w14:paraId="5161AA98" w14:textId="49A23914" w:rsidR="00BE2231" w:rsidRPr="00017A75" w:rsidRDefault="17E1B5F1" w:rsidP="17E1B5F1">
            <w:pPr>
              <w:pStyle w:val="Tabletext0"/>
            </w:pPr>
            <w:r w:rsidRPr="17E1B5F1">
              <w:rPr>
                <w:sz w:val="19"/>
                <w:szCs w:val="19"/>
              </w:rPr>
              <w:t>MPower108</w:t>
            </w:r>
            <w:r>
              <w:t xml:space="preserve"> </w:t>
            </w:r>
            <w:r w:rsidR="005C0CA6">
              <w:t>Grievance and dispute policy and procedures</w:t>
            </w:r>
          </w:p>
        </w:tc>
        <w:tc>
          <w:tcPr>
            <w:tcW w:w="1984" w:type="dxa"/>
          </w:tcPr>
          <w:p w14:paraId="2ADA6B87" w14:textId="77777777" w:rsidR="00BE2231" w:rsidRPr="00017A75" w:rsidRDefault="00BE2231" w:rsidP="00BE2231">
            <w:pPr>
              <w:pStyle w:val="Tabletext0"/>
            </w:pPr>
          </w:p>
        </w:tc>
        <w:tc>
          <w:tcPr>
            <w:tcW w:w="1926" w:type="dxa"/>
          </w:tcPr>
          <w:p w14:paraId="185BD983" w14:textId="25F0139C" w:rsidR="00BE2231" w:rsidRPr="00017A75" w:rsidRDefault="00E13641" w:rsidP="00BE2231">
            <w:pPr>
              <w:pStyle w:val="Tabletext0"/>
            </w:pPr>
            <w:r>
              <w:t>Scenario – Resolving conflict</w:t>
            </w:r>
          </w:p>
        </w:tc>
      </w:tr>
      <w:tr w:rsidR="00BE2231" w:rsidRPr="00017A75" w14:paraId="66CAB6EA" w14:textId="77777777" w:rsidTr="17E1B5F1">
        <w:tc>
          <w:tcPr>
            <w:tcW w:w="1696" w:type="dxa"/>
            <w:vMerge/>
            <w:vAlign w:val="center"/>
          </w:tcPr>
          <w:p w14:paraId="0D3D491E" w14:textId="77777777" w:rsidR="00BE2231" w:rsidRPr="00017A75" w:rsidRDefault="00BE2231" w:rsidP="00BE2231">
            <w:pPr>
              <w:pStyle w:val="Tabletext0"/>
            </w:pPr>
          </w:p>
        </w:tc>
        <w:tc>
          <w:tcPr>
            <w:tcW w:w="6154" w:type="dxa"/>
          </w:tcPr>
          <w:p w14:paraId="032AB9ED" w14:textId="25840C9D" w:rsidR="00BE2231" w:rsidRPr="0054411C" w:rsidRDefault="00BE2231" w:rsidP="00BE2231">
            <w:pPr>
              <w:pStyle w:val="Tabletext0"/>
            </w:pPr>
            <w:r w:rsidRPr="00A046E2">
              <w:t>4.5 Resolve problems or issues which may disrupt work unit activities</w:t>
            </w:r>
          </w:p>
        </w:tc>
        <w:tc>
          <w:tcPr>
            <w:tcW w:w="2635" w:type="dxa"/>
          </w:tcPr>
          <w:p w14:paraId="6F7C1B15" w14:textId="36F01403" w:rsidR="005C0CA6" w:rsidRDefault="17E1B5F1" w:rsidP="17E1B5F1">
            <w:pPr>
              <w:pStyle w:val="Tabletext0"/>
            </w:pPr>
            <w:r w:rsidRPr="17E1B5F1">
              <w:rPr>
                <w:sz w:val="19"/>
                <w:szCs w:val="19"/>
              </w:rPr>
              <w:t>MPower108</w:t>
            </w:r>
            <w:r>
              <w:t xml:space="preserve"> </w:t>
            </w:r>
            <w:r w:rsidR="005C0CA6">
              <w:t>Conflict resolution policy and procedures</w:t>
            </w:r>
          </w:p>
          <w:p w14:paraId="192B6B27" w14:textId="6A801B01" w:rsidR="00BE2231" w:rsidRPr="00017A75" w:rsidRDefault="17E1B5F1" w:rsidP="17E1B5F1">
            <w:pPr>
              <w:pStyle w:val="Tabletext0"/>
            </w:pPr>
            <w:r w:rsidRPr="17E1B5F1">
              <w:rPr>
                <w:sz w:val="19"/>
                <w:szCs w:val="19"/>
              </w:rPr>
              <w:t>MPower108</w:t>
            </w:r>
            <w:r>
              <w:t xml:space="preserve"> </w:t>
            </w:r>
            <w:r w:rsidR="005C0CA6">
              <w:t>Grievance and dispute policy and procedures</w:t>
            </w:r>
          </w:p>
        </w:tc>
        <w:tc>
          <w:tcPr>
            <w:tcW w:w="1984" w:type="dxa"/>
          </w:tcPr>
          <w:p w14:paraId="0E46BBA6" w14:textId="773D0F7F" w:rsidR="008B3545" w:rsidRDefault="17E1B5F1" w:rsidP="17E1B5F1">
            <w:pPr>
              <w:pStyle w:val="Tabletext0"/>
            </w:pPr>
            <w:r w:rsidRPr="17E1B5F1">
              <w:rPr>
                <w:sz w:val="19"/>
                <w:szCs w:val="19"/>
              </w:rPr>
              <w:t>MPower108</w:t>
            </w:r>
            <w:r>
              <w:t xml:space="preserve"> </w:t>
            </w:r>
            <w:r w:rsidR="008B3545">
              <w:t>Meeting minutes</w:t>
            </w:r>
            <w:r w:rsidR="00CA6270">
              <w:t xml:space="preserve"> template</w:t>
            </w:r>
          </w:p>
          <w:p w14:paraId="4A99974F" w14:textId="6E2EE8D2" w:rsidR="008B3545" w:rsidRDefault="17E1B5F1" w:rsidP="17E1B5F1">
            <w:pPr>
              <w:pStyle w:val="Tabletext0"/>
            </w:pPr>
            <w:r w:rsidRPr="17E1B5F1">
              <w:rPr>
                <w:sz w:val="19"/>
                <w:szCs w:val="19"/>
              </w:rPr>
              <w:t>MPower108</w:t>
            </w:r>
            <w:r>
              <w:t xml:space="preserve"> </w:t>
            </w:r>
            <w:r w:rsidR="008B3545">
              <w:t>Meeting agenda</w:t>
            </w:r>
            <w:r w:rsidR="00CA6270">
              <w:t xml:space="preserve"> template</w:t>
            </w:r>
          </w:p>
          <w:p w14:paraId="31BA7789" w14:textId="126E971E" w:rsidR="00BE2231" w:rsidRPr="00017A75" w:rsidRDefault="17E1B5F1" w:rsidP="17E1B5F1">
            <w:pPr>
              <w:pStyle w:val="Tabletext0"/>
            </w:pPr>
            <w:r w:rsidRPr="17E1B5F1">
              <w:rPr>
                <w:sz w:val="19"/>
                <w:szCs w:val="19"/>
              </w:rPr>
              <w:t>MPower108</w:t>
            </w:r>
            <w:r>
              <w:t xml:space="preserve"> </w:t>
            </w:r>
            <w:r w:rsidR="008B3545">
              <w:t>Email template</w:t>
            </w:r>
          </w:p>
        </w:tc>
        <w:tc>
          <w:tcPr>
            <w:tcW w:w="1926" w:type="dxa"/>
          </w:tcPr>
          <w:p w14:paraId="7C3F04FC" w14:textId="737B914A" w:rsidR="00BE2231" w:rsidRDefault="00235AB7" w:rsidP="00BE2231">
            <w:pPr>
              <w:pStyle w:val="Tabletext0"/>
            </w:pPr>
            <w:r>
              <w:t>Scenario– Training and induction</w:t>
            </w:r>
          </w:p>
          <w:p w14:paraId="59888E5F" w14:textId="7D080FA2" w:rsidR="008B3545" w:rsidRPr="00017A75" w:rsidRDefault="008B3545" w:rsidP="00BE2231">
            <w:pPr>
              <w:pStyle w:val="Tabletext0"/>
            </w:pPr>
            <w:r>
              <w:t>Scenario  – Resolving conflict</w:t>
            </w:r>
          </w:p>
        </w:tc>
      </w:tr>
      <w:tr w:rsidR="00BE2231" w:rsidRPr="00017A75" w14:paraId="12BE85B5" w14:textId="77777777" w:rsidTr="17E1B5F1">
        <w:tc>
          <w:tcPr>
            <w:tcW w:w="1696" w:type="dxa"/>
            <w:vMerge w:val="restart"/>
            <w:vAlign w:val="center"/>
          </w:tcPr>
          <w:p w14:paraId="3DA8B719" w14:textId="60CCBBFD" w:rsidR="00BE2231" w:rsidRPr="00017A75" w:rsidRDefault="00BE2231" w:rsidP="00BE2231">
            <w:pPr>
              <w:pStyle w:val="Tabletext0"/>
            </w:pPr>
            <w:r w:rsidRPr="00A046E2">
              <w:lastRenderedPageBreak/>
              <w:t>5. Evaluate plans</w:t>
            </w:r>
          </w:p>
        </w:tc>
        <w:tc>
          <w:tcPr>
            <w:tcW w:w="6154" w:type="dxa"/>
          </w:tcPr>
          <w:p w14:paraId="0C8505C3" w14:textId="4F434DEC" w:rsidR="00BE2231" w:rsidRPr="00A046E2" w:rsidRDefault="00BE2231" w:rsidP="00BE2231">
            <w:pPr>
              <w:pStyle w:val="Tabletext0"/>
            </w:pPr>
            <w:r>
              <w:t>5.1 Meet regularly with those involved to discuss and evaluate the effectiveness of plans and practices in meeting the goals and needs of the organisation</w:t>
            </w:r>
          </w:p>
        </w:tc>
        <w:tc>
          <w:tcPr>
            <w:tcW w:w="2635" w:type="dxa"/>
          </w:tcPr>
          <w:p w14:paraId="663ACED9" w14:textId="77777777" w:rsidR="00BE2231" w:rsidRPr="00017A75" w:rsidRDefault="00BE2231" w:rsidP="00BE2231">
            <w:pPr>
              <w:pStyle w:val="Tabletext0"/>
            </w:pPr>
          </w:p>
        </w:tc>
        <w:tc>
          <w:tcPr>
            <w:tcW w:w="1984" w:type="dxa"/>
          </w:tcPr>
          <w:p w14:paraId="22BAA835" w14:textId="372FBDA3" w:rsidR="00BE2231" w:rsidRDefault="17E1B5F1" w:rsidP="17E1B5F1">
            <w:pPr>
              <w:pStyle w:val="Tabletext0"/>
            </w:pPr>
            <w:r w:rsidRPr="17E1B5F1">
              <w:rPr>
                <w:sz w:val="19"/>
                <w:szCs w:val="19"/>
              </w:rPr>
              <w:t>MPower108</w:t>
            </w:r>
            <w:r>
              <w:t xml:space="preserve"> </w:t>
            </w:r>
            <w:r w:rsidR="005C0CA6">
              <w:t>Meeting minutes</w:t>
            </w:r>
            <w:r w:rsidR="00CA6270">
              <w:t xml:space="preserve"> template</w:t>
            </w:r>
          </w:p>
          <w:p w14:paraId="0132CBE2" w14:textId="0B2882FB" w:rsidR="005C0CA6" w:rsidRDefault="17E1B5F1" w:rsidP="17E1B5F1">
            <w:pPr>
              <w:pStyle w:val="Tabletext0"/>
            </w:pPr>
            <w:r w:rsidRPr="17E1B5F1">
              <w:rPr>
                <w:sz w:val="19"/>
                <w:szCs w:val="19"/>
              </w:rPr>
              <w:t>MPower108</w:t>
            </w:r>
            <w:r>
              <w:t xml:space="preserve"> </w:t>
            </w:r>
            <w:r w:rsidR="005C0CA6">
              <w:t>Meeting agenda</w:t>
            </w:r>
            <w:r w:rsidR="00CA6270">
              <w:t xml:space="preserve"> template</w:t>
            </w:r>
          </w:p>
          <w:p w14:paraId="791E3FD5" w14:textId="130AA9A8" w:rsidR="00481915" w:rsidRPr="00017A75" w:rsidRDefault="00481915" w:rsidP="17E1B5F1">
            <w:pPr>
              <w:pStyle w:val="Tabletext0"/>
            </w:pPr>
          </w:p>
        </w:tc>
        <w:tc>
          <w:tcPr>
            <w:tcW w:w="1926" w:type="dxa"/>
          </w:tcPr>
          <w:p w14:paraId="1883C8E4" w14:textId="1918EB17" w:rsidR="00BE2231" w:rsidRPr="00017A75" w:rsidRDefault="00CA1FDD" w:rsidP="00BE2231">
            <w:pPr>
              <w:pStyle w:val="Tabletext0"/>
            </w:pPr>
            <w:r>
              <w:t>Scenario - Assessing plans</w:t>
            </w:r>
          </w:p>
        </w:tc>
      </w:tr>
      <w:tr w:rsidR="00BE2231" w:rsidRPr="00017A75" w14:paraId="6978FF5A" w14:textId="77777777" w:rsidTr="17E1B5F1">
        <w:tc>
          <w:tcPr>
            <w:tcW w:w="1696" w:type="dxa"/>
            <w:vMerge/>
            <w:vAlign w:val="center"/>
          </w:tcPr>
          <w:p w14:paraId="0960E3A9" w14:textId="77777777" w:rsidR="00BE2231" w:rsidRPr="00A046E2" w:rsidRDefault="00BE2231" w:rsidP="00BE2231">
            <w:pPr>
              <w:pStyle w:val="Tabletext0"/>
            </w:pPr>
          </w:p>
        </w:tc>
        <w:tc>
          <w:tcPr>
            <w:tcW w:w="6154" w:type="dxa"/>
          </w:tcPr>
          <w:p w14:paraId="650A7986" w14:textId="667A4CE8" w:rsidR="00BE2231" w:rsidRPr="00A046E2" w:rsidRDefault="00BE2231" w:rsidP="00BE2231">
            <w:pPr>
              <w:pStyle w:val="Tabletext0"/>
            </w:pPr>
            <w:r w:rsidRPr="00A046E2">
              <w:t>5.2 Identify areas for improvement</w:t>
            </w:r>
          </w:p>
        </w:tc>
        <w:tc>
          <w:tcPr>
            <w:tcW w:w="2635" w:type="dxa"/>
          </w:tcPr>
          <w:p w14:paraId="5DE4ED2F" w14:textId="20F61516" w:rsidR="00BE2231" w:rsidRPr="00017A75" w:rsidRDefault="17E1B5F1" w:rsidP="17E1B5F1">
            <w:pPr>
              <w:pStyle w:val="Tabletext0"/>
            </w:pPr>
            <w:r w:rsidRPr="17E1B5F1">
              <w:rPr>
                <w:sz w:val="19"/>
                <w:szCs w:val="19"/>
              </w:rPr>
              <w:t>MPower108</w:t>
            </w:r>
            <w:r>
              <w:t xml:space="preserve"> </w:t>
            </w:r>
            <w:r w:rsidR="005C0CA6">
              <w:t>Continuous improvement policy and procedures</w:t>
            </w:r>
          </w:p>
        </w:tc>
        <w:tc>
          <w:tcPr>
            <w:tcW w:w="1984" w:type="dxa"/>
          </w:tcPr>
          <w:p w14:paraId="326C064E" w14:textId="2082AA7E" w:rsidR="00BE2231" w:rsidRPr="00017A75" w:rsidRDefault="17E1B5F1" w:rsidP="17E1B5F1">
            <w:pPr>
              <w:pStyle w:val="Tabletext0"/>
            </w:pPr>
            <w:r w:rsidRPr="17E1B5F1">
              <w:rPr>
                <w:sz w:val="19"/>
                <w:szCs w:val="19"/>
              </w:rPr>
              <w:t>MPower108</w:t>
            </w:r>
            <w:r>
              <w:t xml:space="preserve"> </w:t>
            </w:r>
            <w:r w:rsidR="005C0CA6">
              <w:t>Continuous improvement plan</w:t>
            </w:r>
          </w:p>
        </w:tc>
        <w:tc>
          <w:tcPr>
            <w:tcW w:w="1926" w:type="dxa"/>
          </w:tcPr>
          <w:p w14:paraId="753ABD31" w14:textId="45E2422E" w:rsidR="00BE2231" w:rsidRPr="00017A75" w:rsidRDefault="00CA1FDD" w:rsidP="00BE2231">
            <w:pPr>
              <w:pStyle w:val="Tabletext0"/>
            </w:pPr>
            <w:r>
              <w:t>Scenario - Assessing plans</w:t>
            </w:r>
          </w:p>
        </w:tc>
      </w:tr>
      <w:tr w:rsidR="00BE2231" w:rsidRPr="00017A75" w14:paraId="436A80DA" w14:textId="77777777" w:rsidTr="17E1B5F1">
        <w:tc>
          <w:tcPr>
            <w:tcW w:w="1696" w:type="dxa"/>
            <w:vMerge/>
            <w:vAlign w:val="center"/>
          </w:tcPr>
          <w:p w14:paraId="163A0026" w14:textId="77777777" w:rsidR="00BE2231" w:rsidRPr="00A046E2" w:rsidRDefault="00BE2231" w:rsidP="00BE2231">
            <w:pPr>
              <w:pStyle w:val="Tabletext0"/>
            </w:pPr>
          </w:p>
        </w:tc>
        <w:tc>
          <w:tcPr>
            <w:tcW w:w="6154" w:type="dxa"/>
          </w:tcPr>
          <w:p w14:paraId="4A246222" w14:textId="422A5298" w:rsidR="00BE2231" w:rsidRPr="00A046E2" w:rsidRDefault="00BE2231" w:rsidP="00BE2231">
            <w:pPr>
              <w:pStyle w:val="Tabletext0"/>
            </w:pPr>
            <w:r w:rsidRPr="00A046E2">
              <w:t>5.3 Revise plans and practices to ensure continued improvement</w:t>
            </w:r>
          </w:p>
        </w:tc>
        <w:tc>
          <w:tcPr>
            <w:tcW w:w="2635" w:type="dxa"/>
          </w:tcPr>
          <w:p w14:paraId="2CC4BD1E" w14:textId="77777777" w:rsidR="00BE2231" w:rsidRDefault="17E1B5F1" w:rsidP="17E1B5F1">
            <w:pPr>
              <w:pStyle w:val="Tabletext0"/>
            </w:pPr>
            <w:r w:rsidRPr="17E1B5F1">
              <w:rPr>
                <w:sz w:val="19"/>
                <w:szCs w:val="19"/>
              </w:rPr>
              <w:t>MPower108</w:t>
            </w:r>
            <w:r>
              <w:t xml:space="preserve"> </w:t>
            </w:r>
            <w:r w:rsidR="00481915">
              <w:t>Operational plan</w:t>
            </w:r>
          </w:p>
          <w:p w14:paraId="70D59242" w14:textId="1298027D" w:rsidR="00923105" w:rsidRPr="00017A75" w:rsidRDefault="00923105" w:rsidP="17E1B5F1">
            <w:pPr>
              <w:pStyle w:val="Tabletext0"/>
            </w:pPr>
            <w:r w:rsidRPr="00A6157F">
              <w:t>MPower108 Development of policy and procedures policy and procedures</w:t>
            </w:r>
          </w:p>
        </w:tc>
        <w:tc>
          <w:tcPr>
            <w:tcW w:w="1984" w:type="dxa"/>
          </w:tcPr>
          <w:p w14:paraId="4C58DAFF" w14:textId="2BDE355F" w:rsidR="00BE2231" w:rsidRPr="00017A75" w:rsidRDefault="00BC3B30" w:rsidP="17E1B5F1">
            <w:pPr>
              <w:pStyle w:val="Tabletext0"/>
            </w:pPr>
            <w:r w:rsidRPr="00BC3B30">
              <w:t xml:space="preserve">MPower108 </w:t>
            </w:r>
            <w:r>
              <w:t>P</w:t>
            </w:r>
            <w:r w:rsidRPr="00BC3B30">
              <w:t xml:space="preserve">olicy and procedures </w:t>
            </w:r>
            <w:r>
              <w:t>template</w:t>
            </w:r>
          </w:p>
        </w:tc>
        <w:tc>
          <w:tcPr>
            <w:tcW w:w="1926" w:type="dxa"/>
          </w:tcPr>
          <w:p w14:paraId="07D64D92" w14:textId="04CB22F4" w:rsidR="00BE2231" w:rsidRPr="00017A75" w:rsidRDefault="00CA1FDD" w:rsidP="00BE2231">
            <w:pPr>
              <w:pStyle w:val="Tabletext0"/>
            </w:pPr>
            <w:r>
              <w:t>Scenario  - Assessing plans</w:t>
            </w:r>
          </w:p>
        </w:tc>
      </w:tr>
      <w:tr w:rsidR="00BE2231" w:rsidRPr="00017A75" w14:paraId="390DAA75" w14:textId="77777777" w:rsidTr="17E1B5F1">
        <w:tc>
          <w:tcPr>
            <w:tcW w:w="1696" w:type="dxa"/>
            <w:vMerge/>
            <w:vAlign w:val="center"/>
          </w:tcPr>
          <w:p w14:paraId="4C14BC87" w14:textId="77777777" w:rsidR="00BE2231" w:rsidRPr="00A046E2" w:rsidRDefault="00BE2231" w:rsidP="00BE2231">
            <w:pPr>
              <w:pStyle w:val="Tabletext0"/>
            </w:pPr>
          </w:p>
        </w:tc>
        <w:tc>
          <w:tcPr>
            <w:tcW w:w="6154" w:type="dxa"/>
          </w:tcPr>
          <w:p w14:paraId="52915F4F" w14:textId="161F67B3" w:rsidR="00BE2231" w:rsidRPr="00A046E2" w:rsidRDefault="00BE2231" w:rsidP="00BE2231">
            <w:pPr>
              <w:pStyle w:val="Tabletext0"/>
            </w:pPr>
            <w:r w:rsidRPr="00A046E2">
              <w:t>5.4 Document and report work outcomes in accordance with organisational procedures</w:t>
            </w:r>
          </w:p>
        </w:tc>
        <w:tc>
          <w:tcPr>
            <w:tcW w:w="2635" w:type="dxa"/>
          </w:tcPr>
          <w:p w14:paraId="2E02327E" w14:textId="702A7EC5" w:rsidR="00BE2231" w:rsidRPr="00017A75" w:rsidRDefault="00E12E3F" w:rsidP="00BE2231">
            <w:pPr>
              <w:pStyle w:val="Tabletext0"/>
            </w:pPr>
            <w:r>
              <w:t>MPower108 Information and document management policy and procedure</w:t>
            </w:r>
          </w:p>
        </w:tc>
        <w:tc>
          <w:tcPr>
            <w:tcW w:w="1984" w:type="dxa"/>
          </w:tcPr>
          <w:p w14:paraId="2557C89E" w14:textId="57447A49" w:rsidR="00BE2231" w:rsidRPr="00017A75" w:rsidRDefault="17E1B5F1" w:rsidP="17E1B5F1">
            <w:pPr>
              <w:pStyle w:val="Tabletext0"/>
            </w:pPr>
            <w:r w:rsidRPr="17E1B5F1">
              <w:rPr>
                <w:sz w:val="19"/>
                <w:szCs w:val="19"/>
              </w:rPr>
              <w:t>MPower108</w:t>
            </w:r>
            <w:r>
              <w:t xml:space="preserve"> </w:t>
            </w:r>
            <w:r w:rsidR="00481915">
              <w:t>Report template</w:t>
            </w:r>
          </w:p>
        </w:tc>
        <w:tc>
          <w:tcPr>
            <w:tcW w:w="1926" w:type="dxa"/>
          </w:tcPr>
          <w:p w14:paraId="33B81BC2" w14:textId="6578B8A3" w:rsidR="00BE2231" w:rsidRPr="00017A75" w:rsidRDefault="00CA1FDD" w:rsidP="00BE2231">
            <w:pPr>
              <w:pStyle w:val="Tabletext0"/>
            </w:pPr>
            <w:r>
              <w:t>Scenario - Assessing plans</w:t>
            </w:r>
          </w:p>
        </w:tc>
      </w:tr>
      <w:tr w:rsidR="00BE2231" w:rsidRPr="00017A75" w14:paraId="77BA2F59" w14:textId="77777777" w:rsidTr="17E1B5F1">
        <w:tc>
          <w:tcPr>
            <w:tcW w:w="1696" w:type="dxa"/>
            <w:vMerge w:val="restart"/>
            <w:vAlign w:val="center"/>
          </w:tcPr>
          <w:p w14:paraId="3D77B51D" w14:textId="77777777" w:rsidR="00BE2231" w:rsidRPr="00A046E2" w:rsidRDefault="00BE2231" w:rsidP="00BE2231">
            <w:pPr>
              <w:pStyle w:val="Tabletext0"/>
            </w:pPr>
            <w:r w:rsidRPr="00A046E2">
              <w:t>6. Review individual performance</w:t>
            </w:r>
          </w:p>
          <w:p w14:paraId="346BE8BC" w14:textId="77777777" w:rsidR="00BE2231" w:rsidRDefault="00BE2231" w:rsidP="00BE2231">
            <w:pPr>
              <w:pStyle w:val="Tabletext0"/>
            </w:pPr>
          </w:p>
          <w:p w14:paraId="28D7EC57" w14:textId="7F5B2E88" w:rsidR="00BE2231" w:rsidRPr="00A046E2" w:rsidRDefault="00BE2231" w:rsidP="00BE2231">
            <w:pPr>
              <w:pStyle w:val="Tabletext0"/>
            </w:pPr>
          </w:p>
        </w:tc>
        <w:tc>
          <w:tcPr>
            <w:tcW w:w="6154" w:type="dxa"/>
          </w:tcPr>
          <w:p w14:paraId="7E928BE2" w14:textId="0161C934" w:rsidR="00BE2231" w:rsidRPr="00A046E2" w:rsidRDefault="00BE2231" w:rsidP="00BE2231">
            <w:pPr>
              <w:pStyle w:val="Tabletext0"/>
            </w:pPr>
            <w:r w:rsidRPr="00A046E2">
              <w:t>6.1 Implement and document performance management processes in accordance with role and organisation procedures</w:t>
            </w:r>
          </w:p>
        </w:tc>
        <w:tc>
          <w:tcPr>
            <w:tcW w:w="2635" w:type="dxa"/>
          </w:tcPr>
          <w:p w14:paraId="570D6BD7" w14:textId="0F99ECD1" w:rsidR="00BE2231" w:rsidRPr="00017A75" w:rsidRDefault="17E1B5F1" w:rsidP="17E1B5F1">
            <w:pPr>
              <w:pStyle w:val="Tabletext0"/>
            </w:pPr>
            <w:r w:rsidRPr="17E1B5F1">
              <w:rPr>
                <w:sz w:val="19"/>
                <w:szCs w:val="19"/>
              </w:rPr>
              <w:t>MPower108</w:t>
            </w:r>
            <w:r>
              <w:t xml:space="preserve"> </w:t>
            </w:r>
            <w:r w:rsidR="00481915">
              <w:t>Employee performance management policy and procedure</w:t>
            </w:r>
          </w:p>
        </w:tc>
        <w:tc>
          <w:tcPr>
            <w:tcW w:w="1984" w:type="dxa"/>
          </w:tcPr>
          <w:p w14:paraId="38EEF1FF" w14:textId="38AACF40" w:rsidR="00BE2231" w:rsidRPr="00017A75" w:rsidRDefault="17E1B5F1" w:rsidP="17E1B5F1">
            <w:pPr>
              <w:pStyle w:val="Tabletext0"/>
            </w:pPr>
            <w:r w:rsidRPr="17E1B5F1">
              <w:rPr>
                <w:sz w:val="19"/>
                <w:szCs w:val="19"/>
              </w:rPr>
              <w:t>MPower108</w:t>
            </w:r>
            <w:r>
              <w:t xml:space="preserve"> </w:t>
            </w:r>
            <w:r w:rsidR="00481915">
              <w:t>Employee performance improvement plan template</w:t>
            </w:r>
          </w:p>
        </w:tc>
        <w:tc>
          <w:tcPr>
            <w:tcW w:w="1926" w:type="dxa"/>
          </w:tcPr>
          <w:p w14:paraId="41C683C7" w14:textId="17D4CC95" w:rsidR="00BE2231" w:rsidRPr="00017A75" w:rsidRDefault="00D33499" w:rsidP="00BE2231">
            <w:pPr>
              <w:pStyle w:val="Tabletext0"/>
            </w:pPr>
            <w:r>
              <w:t>Scenario  – Managing individual performance</w:t>
            </w:r>
          </w:p>
        </w:tc>
      </w:tr>
      <w:tr w:rsidR="00BE2231" w:rsidRPr="00017A75" w14:paraId="63FF57D4" w14:textId="77777777" w:rsidTr="17E1B5F1">
        <w:tc>
          <w:tcPr>
            <w:tcW w:w="1696" w:type="dxa"/>
            <w:vMerge/>
            <w:vAlign w:val="center"/>
          </w:tcPr>
          <w:p w14:paraId="4F9D7098" w14:textId="77777777" w:rsidR="00BE2231" w:rsidRPr="00A046E2" w:rsidRDefault="00BE2231" w:rsidP="00BE2231">
            <w:pPr>
              <w:pStyle w:val="Tabletext0"/>
            </w:pPr>
          </w:p>
        </w:tc>
        <w:tc>
          <w:tcPr>
            <w:tcW w:w="6154" w:type="dxa"/>
          </w:tcPr>
          <w:p w14:paraId="65F5491D" w14:textId="0AC88DA0" w:rsidR="00BE2231" w:rsidRPr="00A046E2" w:rsidRDefault="00BE2231" w:rsidP="00BE2231">
            <w:pPr>
              <w:pStyle w:val="Tabletext0"/>
            </w:pPr>
            <w:r w:rsidRPr="00A046E2">
              <w:t>6.2 Work collaboratively with the individual to agree on performance improvement and development plans and document in accordance with organisation policies</w:t>
            </w:r>
          </w:p>
        </w:tc>
        <w:tc>
          <w:tcPr>
            <w:tcW w:w="2635" w:type="dxa"/>
          </w:tcPr>
          <w:p w14:paraId="0E02CBD5" w14:textId="05F2324D" w:rsidR="00BE2231" w:rsidRPr="00017A75" w:rsidRDefault="17E1B5F1" w:rsidP="17E1B5F1">
            <w:pPr>
              <w:pStyle w:val="Tabletext0"/>
            </w:pPr>
            <w:r w:rsidRPr="17E1B5F1">
              <w:rPr>
                <w:sz w:val="19"/>
                <w:szCs w:val="19"/>
              </w:rPr>
              <w:t>MPower108</w:t>
            </w:r>
            <w:r>
              <w:t xml:space="preserve"> </w:t>
            </w:r>
            <w:r w:rsidR="00481915">
              <w:t>Employee performance management policy and procedure</w:t>
            </w:r>
          </w:p>
        </w:tc>
        <w:tc>
          <w:tcPr>
            <w:tcW w:w="1984" w:type="dxa"/>
          </w:tcPr>
          <w:p w14:paraId="1C526C3E" w14:textId="592ED70E" w:rsidR="00BE2231" w:rsidRPr="00017A75" w:rsidRDefault="17E1B5F1" w:rsidP="17E1B5F1">
            <w:pPr>
              <w:pStyle w:val="Tabletext0"/>
            </w:pPr>
            <w:r w:rsidRPr="17E1B5F1">
              <w:rPr>
                <w:sz w:val="19"/>
                <w:szCs w:val="19"/>
              </w:rPr>
              <w:t>MPower108</w:t>
            </w:r>
            <w:r>
              <w:t xml:space="preserve"> </w:t>
            </w:r>
            <w:r w:rsidR="00481915">
              <w:t xml:space="preserve">Employee performance </w:t>
            </w:r>
            <w:r w:rsidR="00481915">
              <w:lastRenderedPageBreak/>
              <w:t>improvement plan template</w:t>
            </w:r>
          </w:p>
        </w:tc>
        <w:tc>
          <w:tcPr>
            <w:tcW w:w="1926" w:type="dxa"/>
          </w:tcPr>
          <w:p w14:paraId="210F5367" w14:textId="2F837861" w:rsidR="00BE2231" w:rsidRPr="00017A75" w:rsidRDefault="00D33499" w:rsidP="00BE2231">
            <w:pPr>
              <w:pStyle w:val="Tabletext0"/>
            </w:pPr>
            <w:r>
              <w:lastRenderedPageBreak/>
              <w:t>Scenario– Managing individual performance</w:t>
            </w:r>
          </w:p>
        </w:tc>
      </w:tr>
      <w:tr w:rsidR="00BE2231" w:rsidRPr="00017A75" w14:paraId="06877375" w14:textId="77777777" w:rsidTr="17E1B5F1">
        <w:tc>
          <w:tcPr>
            <w:tcW w:w="1696" w:type="dxa"/>
            <w:vMerge/>
            <w:vAlign w:val="center"/>
          </w:tcPr>
          <w:p w14:paraId="636D84A0" w14:textId="77777777" w:rsidR="00BE2231" w:rsidRPr="00017A75" w:rsidRDefault="00BE2231" w:rsidP="00BE2231">
            <w:pPr>
              <w:pStyle w:val="Tabletext0"/>
            </w:pPr>
          </w:p>
        </w:tc>
        <w:tc>
          <w:tcPr>
            <w:tcW w:w="6154" w:type="dxa"/>
          </w:tcPr>
          <w:p w14:paraId="7B85DC7E" w14:textId="54002B55" w:rsidR="00BE2231" w:rsidRPr="00A046E2" w:rsidRDefault="00BE2231" w:rsidP="00BE2231">
            <w:pPr>
              <w:pStyle w:val="Tabletext0"/>
            </w:pPr>
            <w:r w:rsidRPr="00A046E2">
              <w:t>6.3 Monitor and evaluate performance and provide feedback on a</w:t>
            </w:r>
            <w:r w:rsidR="00B5703C">
              <w:t xml:space="preserve">n </w:t>
            </w:r>
            <w:r w:rsidRPr="00A046E2">
              <w:t>ongoing and regular basis</w:t>
            </w:r>
          </w:p>
        </w:tc>
        <w:tc>
          <w:tcPr>
            <w:tcW w:w="2635" w:type="dxa"/>
          </w:tcPr>
          <w:p w14:paraId="5968BCF7" w14:textId="206EECEC" w:rsidR="00BE2231" w:rsidRPr="00017A75" w:rsidRDefault="17E1B5F1" w:rsidP="17E1B5F1">
            <w:pPr>
              <w:pStyle w:val="Tabletext0"/>
            </w:pPr>
            <w:r w:rsidRPr="17E1B5F1">
              <w:rPr>
                <w:sz w:val="19"/>
                <w:szCs w:val="19"/>
              </w:rPr>
              <w:t>MPower108</w:t>
            </w:r>
            <w:r>
              <w:t xml:space="preserve"> </w:t>
            </w:r>
            <w:r w:rsidR="00481915">
              <w:t>Employee performance management policy and procedure</w:t>
            </w:r>
          </w:p>
        </w:tc>
        <w:tc>
          <w:tcPr>
            <w:tcW w:w="1984" w:type="dxa"/>
          </w:tcPr>
          <w:p w14:paraId="22263EDA" w14:textId="7389A27B" w:rsidR="00BE2231" w:rsidRPr="00017A75" w:rsidRDefault="17E1B5F1" w:rsidP="17E1B5F1">
            <w:pPr>
              <w:pStyle w:val="Tabletext0"/>
            </w:pPr>
            <w:r w:rsidRPr="17E1B5F1">
              <w:rPr>
                <w:sz w:val="19"/>
                <w:szCs w:val="19"/>
              </w:rPr>
              <w:t>MPower108</w:t>
            </w:r>
            <w:r>
              <w:t xml:space="preserve"> </w:t>
            </w:r>
            <w:r w:rsidR="00481915">
              <w:t>Employee performance improvement plan template</w:t>
            </w:r>
          </w:p>
        </w:tc>
        <w:tc>
          <w:tcPr>
            <w:tcW w:w="1926" w:type="dxa"/>
          </w:tcPr>
          <w:p w14:paraId="3045F2FC" w14:textId="65CEB641" w:rsidR="00BE2231" w:rsidRPr="00017A75" w:rsidRDefault="00D33499" w:rsidP="00BE2231">
            <w:pPr>
              <w:pStyle w:val="Tabletext0"/>
            </w:pPr>
            <w:r>
              <w:t>Scenario– Managing individual performance</w:t>
            </w:r>
          </w:p>
        </w:tc>
      </w:tr>
      <w:tr w:rsidR="00BE2231" w:rsidRPr="00017A75" w14:paraId="7C0FCB5B" w14:textId="77777777" w:rsidTr="17E1B5F1">
        <w:tc>
          <w:tcPr>
            <w:tcW w:w="1696" w:type="dxa"/>
            <w:vMerge/>
            <w:vAlign w:val="center"/>
          </w:tcPr>
          <w:p w14:paraId="63DDDA2A" w14:textId="77777777" w:rsidR="00BE2231" w:rsidRPr="00017A75" w:rsidRDefault="00BE2231" w:rsidP="00BE2231">
            <w:pPr>
              <w:pStyle w:val="Tabletext0"/>
            </w:pPr>
          </w:p>
        </w:tc>
        <w:tc>
          <w:tcPr>
            <w:tcW w:w="6154" w:type="dxa"/>
          </w:tcPr>
          <w:p w14:paraId="510769D4" w14:textId="33320833" w:rsidR="00BE2231" w:rsidRPr="00A046E2" w:rsidRDefault="00BE2231" w:rsidP="00BE2231">
            <w:pPr>
              <w:pStyle w:val="Tabletext0"/>
            </w:pPr>
            <w:r w:rsidRPr="00A046E2">
              <w:t>6.4 Identify poor performance and take necessary actions in accordance with role and organisation procedures</w:t>
            </w:r>
          </w:p>
        </w:tc>
        <w:tc>
          <w:tcPr>
            <w:tcW w:w="2635" w:type="dxa"/>
          </w:tcPr>
          <w:p w14:paraId="2473CB6D" w14:textId="09E81F0A" w:rsidR="00BE2231" w:rsidRPr="00017A75" w:rsidRDefault="17E1B5F1" w:rsidP="17E1B5F1">
            <w:pPr>
              <w:pStyle w:val="Tabletext0"/>
            </w:pPr>
            <w:r w:rsidRPr="17E1B5F1">
              <w:rPr>
                <w:sz w:val="19"/>
                <w:szCs w:val="19"/>
              </w:rPr>
              <w:t>MPower108</w:t>
            </w:r>
            <w:r>
              <w:t xml:space="preserve"> </w:t>
            </w:r>
            <w:r w:rsidR="00481915">
              <w:t>Employee performance management policy and procedure</w:t>
            </w:r>
          </w:p>
        </w:tc>
        <w:tc>
          <w:tcPr>
            <w:tcW w:w="1984" w:type="dxa"/>
          </w:tcPr>
          <w:p w14:paraId="094FCD2C" w14:textId="6C7BCD32" w:rsidR="00BE2231" w:rsidRPr="00017A75" w:rsidRDefault="17E1B5F1" w:rsidP="17E1B5F1">
            <w:pPr>
              <w:pStyle w:val="Tabletext0"/>
            </w:pPr>
            <w:r w:rsidRPr="17E1B5F1">
              <w:rPr>
                <w:sz w:val="19"/>
                <w:szCs w:val="19"/>
              </w:rPr>
              <w:t>MPower108</w:t>
            </w:r>
            <w:r>
              <w:t xml:space="preserve"> </w:t>
            </w:r>
            <w:r w:rsidR="00481915">
              <w:t>Employee performance improvement plan template</w:t>
            </w:r>
          </w:p>
        </w:tc>
        <w:tc>
          <w:tcPr>
            <w:tcW w:w="1926" w:type="dxa"/>
          </w:tcPr>
          <w:p w14:paraId="557EC9C7" w14:textId="23032DD5" w:rsidR="00BE2231" w:rsidRPr="00017A75" w:rsidRDefault="00D33499" w:rsidP="00BE2231">
            <w:pPr>
              <w:pStyle w:val="Tabletext0"/>
            </w:pPr>
            <w:r>
              <w:t>Scenario  – Managing individual performance</w:t>
            </w:r>
          </w:p>
        </w:tc>
      </w:tr>
      <w:tr w:rsidR="00BE2231" w:rsidRPr="00017A75" w14:paraId="54B3135C" w14:textId="77777777" w:rsidTr="17E1B5F1">
        <w:trPr>
          <w:trHeight w:val="506"/>
        </w:trPr>
        <w:tc>
          <w:tcPr>
            <w:tcW w:w="1696" w:type="dxa"/>
            <w:vMerge/>
            <w:vAlign w:val="center"/>
          </w:tcPr>
          <w:p w14:paraId="746C573D" w14:textId="74FA8324" w:rsidR="00BE2231" w:rsidRPr="00017A75" w:rsidRDefault="00BE2231" w:rsidP="00BE2231">
            <w:pPr>
              <w:pStyle w:val="Tabletext0"/>
            </w:pPr>
          </w:p>
        </w:tc>
        <w:tc>
          <w:tcPr>
            <w:tcW w:w="6154" w:type="dxa"/>
          </w:tcPr>
          <w:p w14:paraId="7B5BC1AF" w14:textId="797DEA53" w:rsidR="00BE2231" w:rsidRPr="0054411C" w:rsidRDefault="00BE2231" w:rsidP="00BE2231">
            <w:pPr>
              <w:pStyle w:val="Tabletext0"/>
            </w:pPr>
            <w:r w:rsidRPr="00A046E2">
              <w:t>6.5 Monitor and coach individuals to improve performance</w:t>
            </w:r>
          </w:p>
        </w:tc>
        <w:tc>
          <w:tcPr>
            <w:tcW w:w="2635" w:type="dxa"/>
          </w:tcPr>
          <w:p w14:paraId="0A22409A" w14:textId="258685A9" w:rsidR="00BE2231" w:rsidRPr="00017A75" w:rsidRDefault="17E1B5F1" w:rsidP="17E1B5F1">
            <w:pPr>
              <w:pStyle w:val="Tabletext0"/>
            </w:pPr>
            <w:r w:rsidRPr="17E1B5F1">
              <w:rPr>
                <w:sz w:val="19"/>
                <w:szCs w:val="19"/>
              </w:rPr>
              <w:t>MPower108</w:t>
            </w:r>
            <w:r>
              <w:t xml:space="preserve"> </w:t>
            </w:r>
            <w:r w:rsidR="00481915">
              <w:t>Employee performance management policy and procedure</w:t>
            </w:r>
          </w:p>
        </w:tc>
        <w:tc>
          <w:tcPr>
            <w:tcW w:w="1984" w:type="dxa"/>
          </w:tcPr>
          <w:p w14:paraId="5F1D8E93" w14:textId="77777777" w:rsidR="00BE2231" w:rsidRDefault="17E1B5F1" w:rsidP="17E1B5F1">
            <w:pPr>
              <w:pStyle w:val="Tabletext0"/>
            </w:pPr>
            <w:r w:rsidRPr="17E1B5F1">
              <w:rPr>
                <w:sz w:val="19"/>
                <w:szCs w:val="19"/>
              </w:rPr>
              <w:t>MPower108</w:t>
            </w:r>
            <w:r>
              <w:t xml:space="preserve"> </w:t>
            </w:r>
            <w:r w:rsidR="00481915">
              <w:t>Employee performance improvement plan template</w:t>
            </w:r>
          </w:p>
          <w:p w14:paraId="5F150852" w14:textId="1B0509A6" w:rsidR="00D71B45" w:rsidRPr="00017A75" w:rsidRDefault="00D71B45" w:rsidP="17E1B5F1">
            <w:pPr>
              <w:pStyle w:val="Tabletext0"/>
            </w:pPr>
            <w:r>
              <w:t>MPower108 Mentoring record template</w:t>
            </w:r>
          </w:p>
        </w:tc>
        <w:tc>
          <w:tcPr>
            <w:tcW w:w="1926" w:type="dxa"/>
          </w:tcPr>
          <w:p w14:paraId="44ED0A5B" w14:textId="03A251D2" w:rsidR="00BE2231" w:rsidRPr="00017A75" w:rsidRDefault="00D33499" w:rsidP="00BE2231">
            <w:pPr>
              <w:pStyle w:val="Tabletext0"/>
            </w:pPr>
            <w:r>
              <w:t>Scenario – Managing individual performance</w:t>
            </w:r>
          </w:p>
        </w:tc>
      </w:tr>
      <w:tr w:rsidR="00BE2231" w:rsidRPr="00017A75" w14:paraId="7F28B1E6" w14:textId="77777777" w:rsidTr="17E1B5F1">
        <w:tc>
          <w:tcPr>
            <w:tcW w:w="1696" w:type="dxa"/>
            <w:vMerge/>
            <w:vAlign w:val="center"/>
          </w:tcPr>
          <w:p w14:paraId="60FAABB6" w14:textId="77777777" w:rsidR="00BE2231" w:rsidRDefault="00BE2231" w:rsidP="00BE2231">
            <w:pPr>
              <w:pStyle w:val="Tabletext0"/>
            </w:pPr>
          </w:p>
        </w:tc>
        <w:tc>
          <w:tcPr>
            <w:tcW w:w="6154" w:type="dxa"/>
          </w:tcPr>
          <w:p w14:paraId="0B9A4926" w14:textId="43AA4162" w:rsidR="00BE2231" w:rsidRPr="00A046E2" w:rsidRDefault="00BE2231" w:rsidP="00BE2231">
            <w:pPr>
              <w:pStyle w:val="Tabletext0"/>
            </w:pPr>
            <w:r w:rsidRPr="00A046E2">
              <w:t>6.6 Identify and provide additional support or referral when required, in accordance with role and organisation procedures</w:t>
            </w:r>
          </w:p>
        </w:tc>
        <w:tc>
          <w:tcPr>
            <w:tcW w:w="2635" w:type="dxa"/>
          </w:tcPr>
          <w:p w14:paraId="38F4FD17" w14:textId="77777777" w:rsidR="00BE2231" w:rsidRPr="00017A75" w:rsidRDefault="00BE2231" w:rsidP="00BE2231">
            <w:pPr>
              <w:pStyle w:val="Tabletext0"/>
            </w:pPr>
          </w:p>
        </w:tc>
        <w:tc>
          <w:tcPr>
            <w:tcW w:w="1984" w:type="dxa"/>
          </w:tcPr>
          <w:p w14:paraId="299E1D5E" w14:textId="55E3BF49" w:rsidR="00BE2231" w:rsidRPr="00017A75" w:rsidRDefault="17E1B5F1" w:rsidP="17E1B5F1">
            <w:pPr>
              <w:pStyle w:val="Tabletext0"/>
            </w:pPr>
            <w:r w:rsidRPr="17E1B5F1">
              <w:rPr>
                <w:sz w:val="19"/>
                <w:szCs w:val="19"/>
              </w:rPr>
              <w:t>MPower108</w:t>
            </w:r>
            <w:r>
              <w:t xml:space="preserve"> </w:t>
            </w:r>
            <w:r w:rsidR="00481915">
              <w:t xml:space="preserve">Employee performance </w:t>
            </w:r>
            <w:r w:rsidR="00481915">
              <w:lastRenderedPageBreak/>
              <w:t>improvement plan template</w:t>
            </w:r>
          </w:p>
        </w:tc>
        <w:tc>
          <w:tcPr>
            <w:tcW w:w="1926" w:type="dxa"/>
          </w:tcPr>
          <w:p w14:paraId="31D979F6" w14:textId="25F93E58" w:rsidR="00BE2231" w:rsidRPr="00017A75" w:rsidRDefault="00D33499" w:rsidP="00BE2231">
            <w:pPr>
              <w:pStyle w:val="Tabletext0"/>
            </w:pPr>
            <w:r>
              <w:lastRenderedPageBreak/>
              <w:t>Scenario  – Managing individual performance</w:t>
            </w:r>
          </w:p>
        </w:tc>
      </w:tr>
      <w:tr w:rsidR="00BE2231" w:rsidRPr="00017A75" w14:paraId="09D1445E" w14:textId="77777777" w:rsidTr="17E1B5F1">
        <w:tc>
          <w:tcPr>
            <w:tcW w:w="14395" w:type="dxa"/>
            <w:gridSpan w:val="5"/>
            <w:shd w:val="clear" w:color="auto" w:fill="F3F9E6" w:themeFill="background2"/>
          </w:tcPr>
          <w:p w14:paraId="0A4EBDBA" w14:textId="371FC101" w:rsidR="00BE2231" w:rsidRPr="00BF4F1D" w:rsidRDefault="00BE2231" w:rsidP="00BE2231">
            <w:pPr>
              <w:pStyle w:val="Tabletext0"/>
              <w:rPr>
                <w:b/>
                <w:bCs/>
              </w:rPr>
            </w:pPr>
            <w:r w:rsidRPr="00BF4F1D">
              <w:rPr>
                <w:b/>
                <w:bCs/>
              </w:rPr>
              <w:t>Performance Evidence</w:t>
            </w:r>
          </w:p>
        </w:tc>
      </w:tr>
      <w:tr w:rsidR="00BE2231" w:rsidRPr="00017A75" w14:paraId="424CB64E" w14:textId="77777777" w:rsidTr="17E1B5F1">
        <w:tc>
          <w:tcPr>
            <w:tcW w:w="7850" w:type="dxa"/>
            <w:gridSpan w:val="2"/>
          </w:tcPr>
          <w:p w14:paraId="5DED7828" w14:textId="07577B64" w:rsidR="00BE2231" w:rsidRPr="00017A75" w:rsidRDefault="00BE2231" w:rsidP="00BE2231">
            <w:pPr>
              <w:pStyle w:val="Tabletext0"/>
              <w:tabs>
                <w:tab w:val="left" w:pos="1222"/>
              </w:tabs>
            </w:pPr>
            <w:r w:rsidRPr="00303D25">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BE2231" w:rsidRPr="00017A75" w:rsidRDefault="00BE2231" w:rsidP="00BE2231">
            <w:pPr>
              <w:pStyle w:val="Tabletext0"/>
            </w:pPr>
          </w:p>
        </w:tc>
        <w:tc>
          <w:tcPr>
            <w:tcW w:w="1984" w:type="dxa"/>
          </w:tcPr>
          <w:p w14:paraId="5A8C8A74" w14:textId="77777777" w:rsidR="00BE2231" w:rsidRPr="00017A75" w:rsidRDefault="00BE2231" w:rsidP="00BE2231">
            <w:pPr>
              <w:pStyle w:val="Tabletext0"/>
            </w:pPr>
          </w:p>
        </w:tc>
        <w:tc>
          <w:tcPr>
            <w:tcW w:w="1926" w:type="dxa"/>
          </w:tcPr>
          <w:p w14:paraId="5CA85EE1" w14:textId="77777777" w:rsidR="00BE2231" w:rsidRPr="00017A75" w:rsidRDefault="00BE2231" w:rsidP="00BE2231">
            <w:pPr>
              <w:pStyle w:val="Tabletext0"/>
            </w:pPr>
          </w:p>
        </w:tc>
      </w:tr>
      <w:tr w:rsidR="00BE2231" w:rsidRPr="00017A75" w14:paraId="1DFC7313" w14:textId="77777777" w:rsidTr="17E1B5F1">
        <w:tc>
          <w:tcPr>
            <w:tcW w:w="1696" w:type="dxa"/>
          </w:tcPr>
          <w:p w14:paraId="13FA9CA4" w14:textId="5BC45569" w:rsidR="00BE2231" w:rsidRPr="00017A75" w:rsidRDefault="00BE2231" w:rsidP="00BE2231">
            <w:pPr>
              <w:pStyle w:val="Tabletext0"/>
            </w:pPr>
            <w:r w:rsidRPr="00663E5B">
              <w:t>PE1</w:t>
            </w:r>
          </w:p>
        </w:tc>
        <w:tc>
          <w:tcPr>
            <w:tcW w:w="12699" w:type="dxa"/>
            <w:gridSpan w:val="4"/>
          </w:tcPr>
          <w:p w14:paraId="2100279D" w14:textId="0922E928" w:rsidR="00BE2231" w:rsidRPr="00017A75" w:rsidRDefault="00BE2231" w:rsidP="00BE2231">
            <w:pPr>
              <w:pStyle w:val="Tabletext0"/>
            </w:pPr>
            <w:r w:rsidRPr="00FB3F78">
              <w:t>developed at least 1 plan for a team or group of individuals, including:</w:t>
            </w:r>
          </w:p>
        </w:tc>
      </w:tr>
      <w:tr w:rsidR="00BE2231" w:rsidRPr="00017A75" w14:paraId="478D484B" w14:textId="77777777" w:rsidTr="17E1B5F1">
        <w:tc>
          <w:tcPr>
            <w:tcW w:w="1696" w:type="dxa"/>
          </w:tcPr>
          <w:p w14:paraId="78D76CDA" w14:textId="039EBAB9" w:rsidR="00BE2231" w:rsidRPr="00017A75" w:rsidRDefault="00BE2231" w:rsidP="00BE2231">
            <w:pPr>
              <w:pStyle w:val="Tabletext0"/>
            </w:pPr>
            <w:r w:rsidRPr="00663E5B">
              <w:t>PE</w:t>
            </w:r>
            <w:r>
              <w:t>1.1</w:t>
            </w:r>
          </w:p>
        </w:tc>
        <w:tc>
          <w:tcPr>
            <w:tcW w:w="6154" w:type="dxa"/>
          </w:tcPr>
          <w:p w14:paraId="7B77D5F0" w14:textId="45234AF4" w:rsidR="00BE2231" w:rsidRPr="00017A75" w:rsidRDefault="00D33499" w:rsidP="00BE2231">
            <w:pPr>
              <w:pStyle w:val="Tabletext0"/>
            </w:pPr>
            <w:r>
              <w:t>effective procedures to maximise staff work performance</w:t>
            </w:r>
          </w:p>
        </w:tc>
        <w:tc>
          <w:tcPr>
            <w:tcW w:w="2635" w:type="dxa"/>
          </w:tcPr>
          <w:p w14:paraId="3F574402" w14:textId="0AEC3D9F" w:rsidR="00BE2231" w:rsidRPr="00017A75" w:rsidRDefault="17E1B5F1" w:rsidP="17E1B5F1">
            <w:pPr>
              <w:pStyle w:val="Tabletext0"/>
            </w:pPr>
            <w:r w:rsidRPr="17E1B5F1">
              <w:rPr>
                <w:sz w:val="19"/>
                <w:szCs w:val="19"/>
              </w:rPr>
              <w:t>MPower108</w:t>
            </w:r>
            <w:r>
              <w:t xml:space="preserve"> </w:t>
            </w:r>
            <w:r w:rsidR="00A319B1">
              <w:t>Operational plan</w:t>
            </w:r>
          </w:p>
        </w:tc>
        <w:tc>
          <w:tcPr>
            <w:tcW w:w="1984" w:type="dxa"/>
          </w:tcPr>
          <w:p w14:paraId="11D8E941" w14:textId="0108652C" w:rsidR="00BE2231" w:rsidRPr="00017A75" w:rsidRDefault="00BE2231" w:rsidP="17E1B5F1">
            <w:pPr>
              <w:pStyle w:val="Tabletext0"/>
            </w:pPr>
          </w:p>
        </w:tc>
        <w:tc>
          <w:tcPr>
            <w:tcW w:w="1926" w:type="dxa"/>
          </w:tcPr>
          <w:p w14:paraId="49792500" w14:textId="70D755AB" w:rsidR="00BE2231" w:rsidRPr="00017A75" w:rsidRDefault="00A319B1" w:rsidP="00BE2231">
            <w:pPr>
              <w:pStyle w:val="Tabletext0"/>
            </w:pPr>
            <w:r>
              <w:t>Scenario  – Developing plans</w:t>
            </w:r>
          </w:p>
        </w:tc>
      </w:tr>
      <w:tr w:rsidR="00BE2231" w:rsidRPr="00017A75" w14:paraId="526261EF" w14:textId="77777777" w:rsidTr="17E1B5F1">
        <w:tc>
          <w:tcPr>
            <w:tcW w:w="1696" w:type="dxa"/>
          </w:tcPr>
          <w:p w14:paraId="1D654B88" w14:textId="60180E2D" w:rsidR="00BE2231" w:rsidRPr="00017A75" w:rsidRDefault="00BE2231" w:rsidP="00BE2231">
            <w:pPr>
              <w:pStyle w:val="Tabletext0"/>
            </w:pPr>
            <w:r>
              <w:t>PE1.2</w:t>
            </w:r>
          </w:p>
        </w:tc>
        <w:tc>
          <w:tcPr>
            <w:tcW w:w="6154" w:type="dxa"/>
          </w:tcPr>
          <w:p w14:paraId="3813FA67" w14:textId="38BF0207" w:rsidR="00BE2231" w:rsidRPr="00017A75" w:rsidRDefault="00BE2231" w:rsidP="00BE2231">
            <w:pPr>
              <w:pStyle w:val="Tabletext0"/>
            </w:pPr>
            <w:r w:rsidRPr="00F23CD5">
              <w:t>strategies for collaboration and cooperative work practices</w:t>
            </w:r>
          </w:p>
        </w:tc>
        <w:tc>
          <w:tcPr>
            <w:tcW w:w="2635" w:type="dxa"/>
          </w:tcPr>
          <w:p w14:paraId="71498191" w14:textId="2170CCE0" w:rsidR="00BE2231" w:rsidRDefault="17E1B5F1" w:rsidP="17E1B5F1">
            <w:pPr>
              <w:pStyle w:val="Tabletext0"/>
            </w:pPr>
            <w:r w:rsidRPr="17E1B5F1">
              <w:rPr>
                <w:sz w:val="19"/>
                <w:szCs w:val="19"/>
              </w:rPr>
              <w:t>MPower108</w:t>
            </w:r>
            <w:r>
              <w:t xml:space="preserve"> </w:t>
            </w:r>
            <w:r w:rsidR="00481915">
              <w:t>Communication</w:t>
            </w:r>
            <w:r w:rsidR="0017531F">
              <w:t>s</w:t>
            </w:r>
            <w:r w:rsidR="00481915">
              <w:t xml:space="preserve"> policy and procedures</w:t>
            </w:r>
          </w:p>
          <w:p w14:paraId="717A02E7" w14:textId="025E255E" w:rsidR="00481915" w:rsidRPr="00017A75" w:rsidRDefault="17E1B5F1" w:rsidP="17E1B5F1">
            <w:pPr>
              <w:pStyle w:val="Tabletext0"/>
            </w:pPr>
            <w:r w:rsidRPr="17E1B5F1">
              <w:rPr>
                <w:sz w:val="19"/>
                <w:szCs w:val="19"/>
              </w:rPr>
              <w:t>MPower108</w:t>
            </w:r>
            <w:r>
              <w:t xml:space="preserve"> </w:t>
            </w:r>
            <w:r w:rsidR="00481915">
              <w:t>Operational plan</w:t>
            </w:r>
          </w:p>
        </w:tc>
        <w:tc>
          <w:tcPr>
            <w:tcW w:w="1984" w:type="dxa"/>
          </w:tcPr>
          <w:p w14:paraId="70CE4EAD" w14:textId="3A1E0591" w:rsidR="00BE2231" w:rsidRPr="00017A75" w:rsidRDefault="00BE2231" w:rsidP="17E1B5F1">
            <w:pPr>
              <w:pStyle w:val="Tabletext0"/>
            </w:pPr>
          </w:p>
        </w:tc>
        <w:tc>
          <w:tcPr>
            <w:tcW w:w="1926" w:type="dxa"/>
          </w:tcPr>
          <w:p w14:paraId="35AD3F4E" w14:textId="656655C4" w:rsidR="00BE2231" w:rsidRPr="00017A75" w:rsidRDefault="00A319B1" w:rsidP="00BE2231">
            <w:pPr>
              <w:pStyle w:val="Tabletext0"/>
            </w:pPr>
            <w:r>
              <w:t>Scenario  – Encouraging collaboration</w:t>
            </w:r>
          </w:p>
        </w:tc>
      </w:tr>
      <w:tr w:rsidR="00BE2231" w:rsidRPr="00017A75" w14:paraId="265CB5FA" w14:textId="77777777" w:rsidTr="17E1B5F1">
        <w:tc>
          <w:tcPr>
            <w:tcW w:w="1696" w:type="dxa"/>
          </w:tcPr>
          <w:p w14:paraId="2353FC6C" w14:textId="1C7EC254" w:rsidR="00BE2231" w:rsidRPr="00017A75" w:rsidRDefault="00BE2231" w:rsidP="00BE2231">
            <w:pPr>
              <w:pStyle w:val="Tabletext0"/>
            </w:pPr>
            <w:r w:rsidRPr="00663E5B">
              <w:t>PE</w:t>
            </w:r>
            <w:r>
              <w:t>1.3</w:t>
            </w:r>
          </w:p>
        </w:tc>
        <w:tc>
          <w:tcPr>
            <w:tcW w:w="6154" w:type="dxa"/>
          </w:tcPr>
          <w:p w14:paraId="6807729B" w14:textId="65340A32" w:rsidR="00BE2231" w:rsidRPr="00017A75" w:rsidRDefault="00BE2231" w:rsidP="00BE2231">
            <w:pPr>
              <w:pStyle w:val="Tabletext0"/>
            </w:pPr>
            <w:r w:rsidRPr="00F23CD5">
              <w:t>strategies for work performance and outcomes</w:t>
            </w:r>
          </w:p>
        </w:tc>
        <w:tc>
          <w:tcPr>
            <w:tcW w:w="2635" w:type="dxa"/>
          </w:tcPr>
          <w:p w14:paraId="00C48711" w14:textId="6FBE9CA6" w:rsidR="00BE2231" w:rsidRPr="00017A75" w:rsidRDefault="17E1B5F1" w:rsidP="17E1B5F1">
            <w:pPr>
              <w:pStyle w:val="Tabletext0"/>
            </w:pPr>
            <w:r w:rsidRPr="17E1B5F1">
              <w:rPr>
                <w:sz w:val="19"/>
                <w:szCs w:val="19"/>
              </w:rPr>
              <w:t>MPower108</w:t>
            </w:r>
            <w:r>
              <w:t xml:space="preserve"> </w:t>
            </w:r>
            <w:r w:rsidR="00481915">
              <w:t>Operational plan</w:t>
            </w:r>
          </w:p>
        </w:tc>
        <w:tc>
          <w:tcPr>
            <w:tcW w:w="1984" w:type="dxa"/>
          </w:tcPr>
          <w:p w14:paraId="0E7E5A17" w14:textId="2CC84CD4" w:rsidR="00BE2231" w:rsidRPr="00017A75" w:rsidRDefault="00BE2231" w:rsidP="17E1B5F1">
            <w:pPr>
              <w:pStyle w:val="Tabletext0"/>
            </w:pPr>
          </w:p>
        </w:tc>
        <w:tc>
          <w:tcPr>
            <w:tcW w:w="1926" w:type="dxa"/>
          </w:tcPr>
          <w:p w14:paraId="2052DFB4" w14:textId="4A4322C3" w:rsidR="00BE2231" w:rsidRPr="00017A75" w:rsidRDefault="00A319B1" w:rsidP="00BE2231">
            <w:pPr>
              <w:pStyle w:val="Tabletext0"/>
            </w:pPr>
            <w:r>
              <w:t>Scenario</w:t>
            </w:r>
            <w:r w:rsidR="00327077">
              <w:t xml:space="preserve"> </w:t>
            </w:r>
            <w:r>
              <w:t>– Developing plans</w:t>
            </w:r>
          </w:p>
        </w:tc>
      </w:tr>
      <w:tr w:rsidR="00BE2231" w:rsidRPr="00017A75" w14:paraId="70DBE99D" w14:textId="77777777" w:rsidTr="17E1B5F1">
        <w:tc>
          <w:tcPr>
            <w:tcW w:w="1696" w:type="dxa"/>
          </w:tcPr>
          <w:p w14:paraId="4DBDEEC8" w14:textId="30077926" w:rsidR="00BE2231" w:rsidRPr="00017A75" w:rsidRDefault="00BE2231" w:rsidP="00BE2231">
            <w:pPr>
              <w:pStyle w:val="Tabletext0"/>
            </w:pPr>
            <w:r w:rsidRPr="00663E5B">
              <w:t>PE</w:t>
            </w:r>
            <w:r>
              <w:t>1.4</w:t>
            </w:r>
          </w:p>
        </w:tc>
        <w:tc>
          <w:tcPr>
            <w:tcW w:w="6154" w:type="dxa"/>
          </w:tcPr>
          <w:p w14:paraId="0A7E3E45" w14:textId="4E4DE931" w:rsidR="00BE2231" w:rsidRPr="00017A75" w:rsidRDefault="00BE2231" w:rsidP="00BE2231">
            <w:pPr>
              <w:pStyle w:val="Tabletext0"/>
            </w:pPr>
            <w:r w:rsidRPr="00F23CD5">
              <w:t>identification of barriers and constraints and development of strategies to address them</w:t>
            </w:r>
          </w:p>
        </w:tc>
        <w:tc>
          <w:tcPr>
            <w:tcW w:w="2635" w:type="dxa"/>
          </w:tcPr>
          <w:p w14:paraId="2827A380" w14:textId="77777777" w:rsidR="00BE2231" w:rsidRPr="00017A75" w:rsidRDefault="00BE2231" w:rsidP="00BE2231">
            <w:pPr>
              <w:pStyle w:val="Tabletext0"/>
            </w:pPr>
          </w:p>
        </w:tc>
        <w:tc>
          <w:tcPr>
            <w:tcW w:w="1984" w:type="dxa"/>
          </w:tcPr>
          <w:p w14:paraId="13B83574" w14:textId="238E2332" w:rsidR="00BE2231" w:rsidRPr="00017A75" w:rsidRDefault="17E1B5F1" w:rsidP="17E1B5F1">
            <w:pPr>
              <w:pStyle w:val="Tabletext0"/>
            </w:pPr>
            <w:r w:rsidRPr="17E1B5F1">
              <w:rPr>
                <w:sz w:val="19"/>
                <w:szCs w:val="19"/>
              </w:rPr>
              <w:t>MPower108</w:t>
            </w:r>
            <w:r>
              <w:t xml:space="preserve"> </w:t>
            </w:r>
            <w:r w:rsidR="00481915">
              <w:t>Risk action plan template</w:t>
            </w:r>
          </w:p>
        </w:tc>
        <w:tc>
          <w:tcPr>
            <w:tcW w:w="1926" w:type="dxa"/>
          </w:tcPr>
          <w:p w14:paraId="1CE74F5A" w14:textId="736CD215" w:rsidR="00BE2231" w:rsidRPr="00017A75" w:rsidRDefault="00A319B1" w:rsidP="00BE2231">
            <w:pPr>
              <w:pStyle w:val="Tabletext0"/>
            </w:pPr>
            <w:r>
              <w:t>Scenario</w:t>
            </w:r>
            <w:r w:rsidR="00327077">
              <w:t xml:space="preserve"> </w:t>
            </w:r>
            <w:r>
              <w:t>– Developing plans</w:t>
            </w:r>
          </w:p>
        </w:tc>
      </w:tr>
      <w:tr w:rsidR="00BE2231" w:rsidRPr="00017A75" w14:paraId="48B484D3" w14:textId="77777777" w:rsidTr="17E1B5F1">
        <w:tc>
          <w:tcPr>
            <w:tcW w:w="1696" w:type="dxa"/>
          </w:tcPr>
          <w:p w14:paraId="3F9E1589" w14:textId="30332895" w:rsidR="00BE2231" w:rsidRPr="00017A75" w:rsidRDefault="00BE2231" w:rsidP="00BE2231">
            <w:pPr>
              <w:pStyle w:val="Tabletext0"/>
            </w:pPr>
            <w:r w:rsidRPr="00663E5B">
              <w:t>PE</w:t>
            </w:r>
            <w:r>
              <w:t>2</w:t>
            </w:r>
          </w:p>
        </w:tc>
        <w:tc>
          <w:tcPr>
            <w:tcW w:w="12699" w:type="dxa"/>
            <w:gridSpan w:val="4"/>
          </w:tcPr>
          <w:p w14:paraId="3A040EB2" w14:textId="50CE72B7" w:rsidR="00BE2231" w:rsidRPr="00017A75" w:rsidRDefault="00BE2231" w:rsidP="00BE2231">
            <w:pPr>
              <w:pStyle w:val="Tabletext0"/>
            </w:pPr>
            <w:r w:rsidRPr="00F23CD5">
              <w:t>facilitated at least 2 group meetings or discussions to:</w:t>
            </w:r>
          </w:p>
        </w:tc>
      </w:tr>
      <w:tr w:rsidR="00703717" w:rsidRPr="00017A75" w14:paraId="3206F009" w14:textId="77777777" w:rsidTr="17E1B5F1">
        <w:tc>
          <w:tcPr>
            <w:tcW w:w="1696" w:type="dxa"/>
          </w:tcPr>
          <w:p w14:paraId="50587B67" w14:textId="21CAAEB8" w:rsidR="00703717" w:rsidRPr="00017A75" w:rsidRDefault="00703717" w:rsidP="00703717">
            <w:pPr>
              <w:pStyle w:val="Tabletext0"/>
            </w:pPr>
            <w:r w:rsidRPr="00663E5B">
              <w:t>PE</w:t>
            </w:r>
            <w:r>
              <w:t>2.1</w:t>
            </w:r>
          </w:p>
        </w:tc>
        <w:tc>
          <w:tcPr>
            <w:tcW w:w="6154" w:type="dxa"/>
          </w:tcPr>
          <w:p w14:paraId="6D82F5B5" w14:textId="13869EB4" w:rsidR="00703717" w:rsidRPr="00017A75" w:rsidRDefault="00703717" w:rsidP="00703717">
            <w:pPr>
              <w:pStyle w:val="Tabletext0"/>
            </w:pPr>
            <w:r w:rsidRPr="00F23CD5">
              <w:t>delegate work team activities</w:t>
            </w:r>
          </w:p>
        </w:tc>
        <w:tc>
          <w:tcPr>
            <w:tcW w:w="2635" w:type="dxa"/>
          </w:tcPr>
          <w:p w14:paraId="5419120B" w14:textId="2FBB1AFE" w:rsidR="00703717" w:rsidRPr="00017A75" w:rsidRDefault="17E1B5F1" w:rsidP="17E1B5F1">
            <w:pPr>
              <w:pStyle w:val="Tabletext0"/>
            </w:pPr>
            <w:r w:rsidRPr="17E1B5F1">
              <w:rPr>
                <w:sz w:val="19"/>
                <w:szCs w:val="19"/>
              </w:rPr>
              <w:t>MPower108</w:t>
            </w:r>
            <w:r>
              <w:t xml:space="preserve"> </w:t>
            </w:r>
            <w:r w:rsidR="00703717">
              <w:t>Operational plan</w:t>
            </w:r>
          </w:p>
        </w:tc>
        <w:tc>
          <w:tcPr>
            <w:tcW w:w="1984" w:type="dxa"/>
          </w:tcPr>
          <w:p w14:paraId="60D62269" w14:textId="1B3830BE" w:rsidR="00703717" w:rsidRPr="00017A75" w:rsidRDefault="00703717" w:rsidP="17E1B5F1">
            <w:pPr>
              <w:pStyle w:val="Tabletext0"/>
            </w:pPr>
          </w:p>
        </w:tc>
        <w:tc>
          <w:tcPr>
            <w:tcW w:w="1926" w:type="dxa"/>
          </w:tcPr>
          <w:p w14:paraId="11F2FE00" w14:textId="57F6EFFD" w:rsidR="00703717" w:rsidRPr="00017A75" w:rsidRDefault="00A319B1" w:rsidP="00703717">
            <w:pPr>
              <w:pStyle w:val="Tabletext0"/>
            </w:pPr>
            <w:r>
              <w:t>Scenario – Resolving conflict</w:t>
            </w:r>
          </w:p>
        </w:tc>
      </w:tr>
      <w:tr w:rsidR="00703717" w:rsidRPr="00017A75" w14:paraId="7B1D7DA6" w14:textId="77777777" w:rsidTr="17E1B5F1">
        <w:tc>
          <w:tcPr>
            <w:tcW w:w="1696" w:type="dxa"/>
          </w:tcPr>
          <w:p w14:paraId="4F335F49" w14:textId="248632D4" w:rsidR="00703717" w:rsidRPr="00017A75" w:rsidRDefault="00703717" w:rsidP="00703717">
            <w:pPr>
              <w:pStyle w:val="Tabletext0"/>
            </w:pPr>
            <w:r w:rsidRPr="00663E5B">
              <w:t>PE</w:t>
            </w:r>
            <w:r>
              <w:t>2.2</w:t>
            </w:r>
          </w:p>
        </w:tc>
        <w:tc>
          <w:tcPr>
            <w:tcW w:w="6154" w:type="dxa"/>
          </w:tcPr>
          <w:p w14:paraId="00DB6172" w14:textId="135890FD" w:rsidR="00703717" w:rsidRPr="00017A75" w:rsidRDefault="00703717" w:rsidP="00703717">
            <w:pPr>
              <w:pStyle w:val="Tabletext0"/>
            </w:pPr>
            <w:r w:rsidRPr="00F23CD5">
              <w:t>develop and evaluate work goals</w:t>
            </w:r>
          </w:p>
        </w:tc>
        <w:tc>
          <w:tcPr>
            <w:tcW w:w="2635" w:type="dxa"/>
          </w:tcPr>
          <w:p w14:paraId="7B35F16E" w14:textId="6B2AEF45" w:rsidR="00703717" w:rsidRPr="00017A75" w:rsidRDefault="17E1B5F1" w:rsidP="17E1B5F1">
            <w:pPr>
              <w:pStyle w:val="Tabletext0"/>
            </w:pPr>
            <w:r w:rsidRPr="17E1B5F1">
              <w:rPr>
                <w:sz w:val="19"/>
                <w:szCs w:val="19"/>
              </w:rPr>
              <w:t>MPower108</w:t>
            </w:r>
            <w:r>
              <w:t xml:space="preserve"> </w:t>
            </w:r>
            <w:r w:rsidR="00703717">
              <w:t>Operational plan</w:t>
            </w:r>
          </w:p>
        </w:tc>
        <w:tc>
          <w:tcPr>
            <w:tcW w:w="1984" w:type="dxa"/>
          </w:tcPr>
          <w:p w14:paraId="5F7C10CE" w14:textId="55B2A6B0" w:rsidR="00703717" w:rsidRPr="00017A75" w:rsidRDefault="00703717" w:rsidP="17E1B5F1">
            <w:pPr>
              <w:pStyle w:val="Tabletext0"/>
            </w:pPr>
          </w:p>
        </w:tc>
        <w:tc>
          <w:tcPr>
            <w:tcW w:w="1926" w:type="dxa"/>
          </w:tcPr>
          <w:p w14:paraId="359DA05A" w14:textId="36541040" w:rsidR="00703717" w:rsidRPr="00017A75" w:rsidRDefault="00A319B1" w:rsidP="00703717">
            <w:pPr>
              <w:pStyle w:val="Tabletext0"/>
            </w:pPr>
            <w:r>
              <w:t>Scenario – Assessing plans</w:t>
            </w:r>
          </w:p>
        </w:tc>
      </w:tr>
      <w:tr w:rsidR="00BE2231" w:rsidRPr="00017A75" w14:paraId="6C2589AA" w14:textId="77777777" w:rsidTr="17E1B5F1">
        <w:tc>
          <w:tcPr>
            <w:tcW w:w="1696" w:type="dxa"/>
          </w:tcPr>
          <w:p w14:paraId="101E1CC6" w14:textId="761A4277" w:rsidR="00BE2231" w:rsidRPr="00663E5B" w:rsidRDefault="00BE2231" w:rsidP="00BE2231">
            <w:pPr>
              <w:pStyle w:val="Tabletext0"/>
            </w:pPr>
            <w:r>
              <w:lastRenderedPageBreak/>
              <w:t>PE3</w:t>
            </w:r>
          </w:p>
        </w:tc>
        <w:tc>
          <w:tcPr>
            <w:tcW w:w="12699" w:type="dxa"/>
            <w:gridSpan w:val="4"/>
          </w:tcPr>
          <w:p w14:paraId="4E213CC7" w14:textId="388443F6" w:rsidR="00BE2231" w:rsidRPr="00017A75" w:rsidRDefault="00BE2231" w:rsidP="00BE2231">
            <w:pPr>
              <w:pStyle w:val="Tabletext0"/>
            </w:pPr>
            <w:r w:rsidRPr="00F23CD5">
              <w:t>identified at least 1 issue causing disruption to work team activities and:</w:t>
            </w:r>
          </w:p>
        </w:tc>
      </w:tr>
      <w:tr w:rsidR="00BE2231" w:rsidRPr="00017A75" w14:paraId="43BCDEB9" w14:textId="77777777" w:rsidTr="17E1B5F1">
        <w:tc>
          <w:tcPr>
            <w:tcW w:w="1696" w:type="dxa"/>
          </w:tcPr>
          <w:p w14:paraId="1F748047" w14:textId="2E428E86" w:rsidR="00BE2231" w:rsidRPr="00663E5B" w:rsidRDefault="00BE2231" w:rsidP="00BE2231">
            <w:pPr>
              <w:pStyle w:val="Tabletext0"/>
            </w:pPr>
            <w:r>
              <w:t>PE3.1</w:t>
            </w:r>
          </w:p>
        </w:tc>
        <w:tc>
          <w:tcPr>
            <w:tcW w:w="6154" w:type="dxa"/>
          </w:tcPr>
          <w:p w14:paraId="5369F40A" w14:textId="1F76E662" w:rsidR="00BE2231" w:rsidRPr="00663E5B" w:rsidRDefault="00BE2231" w:rsidP="00BE2231">
            <w:pPr>
              <w:pStyle w:val="Tabletext0"/>
            </w:pPr>
            <w:r w:rsidRPr="00F23CD5">
              <w:t>facilitated at least 1 meeting or discussion with those involved</w:t>
            </w:r>
          </w:p>
        </w:tc>
        <w:tc>
          <w:tcPr>
            <w:tcW w:w="2635" w:type="dxa"/>
          </w:tcPr>
          <w:p w14:paraId="22C41214" w14:textId="77777777" w:rsidR="00BE2231" w:rsidRPr="00017A75" w:rsidRDefault="00BE2231" w:rsidP="00BE2231">
            <w:pPr>
              <w:pStyle w:val="Tabletext0"/>
            </w:pPr>
          </w:p>
        </w:tc>
        <w:tc>
          <w:tcPr>
            <w:tcW w:w="1984" w:type="dxa"/>
          </w:tcPr>
          <w:p w14:paraId="56F65910" w14:textId="77777777" w:rsidR="00BE2231" w:rsidRPr="00017A75" w:rsidRDefault="00BE2231" w:rsidP="00BE2231">
            <w:pPr>
              <w:pStyle w:val="Tabletext0"/>
            </w:pPr>
          </w:p>
        </w:tc>
        <w:tc>
          <w:tcPr>
            <w:tcW w:w="1926" w:type="dxa"/>
          </w:tcPr>
          <w:p w14:paraId="43C3A5CF" w14:textId="6D07B575" w:rsidR="00BE2231" w:rsidRPr="00017A75" w:rsidRDefault="00A319B1" w:rsidP="00BE2231">
            <w:pPr>
              <w:pStyle w:val="Tabletext0"/>
            </w:pPr>
            <w:r>
              <w:t>Scenario– Managing individual performance</w:t>
            </w:r>
          </w:p>
        </w:tc>
      </w:tr>
      <w:tr w:rsidR="00BE2231" w:rsidRPr="00017A75" w14:paraId="2F41E7AE" w14:textId="77777777" w:rsidTr="17E1B5F1">
        <w:tc>
          <w:tcPr>
            <w:tcW w:w="1696" w:type="dxa"/>
          </w:tcPr>
          <w:p w14:paraId="34BD2420" w14:textId="067ACD31" w:rsidR="00BE2231" w:rsidRPr="00663E5B" w:rsidRDefault="00BE2231" w:rsidP="00BE2231">
            <w:pPr>
              <w:pStyle w:val="Tabletext0"/>
            </w:pPr>
            <w:r>
              <w:t>PE3.2</w:t>
            </w:r>
          </w:p>
        </w:tc>
        <w:tc>
          <w:tcPr>
            <w:tcW w:w="6154" w:type="dxa"/>
          </w:tcPr>
          <w:p w14:paraId="571FB6D7" w14:textId="533AE7DB" w:rsidR="00BE2231" w:rsidRPr="00663E5B" w:rsidRDefault="00BE2231" w:rsidP="00BE2231">
            <w:pPr>
              <w:pStyle w:val="Tabletext0"/>
            </w:pPr>
            <w:r w:rsidRPr="00F23CD5">
              <w:t>developed and implemented strategies to resolve issue</w:t>
            </w:r>
          </w:p>
        </w:tc>
        <w:tc>
          <w:tcPr>
            <w:tcW w:w="2635" w:type="dxa"/>
          </w:tcPr>
          <w:p w14:paraId="28BAA110" w14:textId="64C12860" w:rsidR="00BE2231" w:rsidRDefault="17E1B5F1" w:rsidP="17E1B5F1">
            <w:pPr>
              <w:pStyle w:val="Tabletext0"/>
            </w:pPr>
            <w:r w:rsidRPr="17E1B5F1">
              <w:rPr>
                <w:sz w:val="19"/>
                <w:szCs w:val="19"/>
              </w:rPr>
              <w:t>MPower108</w:t>
            </w:r>
            <w:r>
              <w:t xml:space="preserve"> </w:t>
            </w:r>
            <w:r w:rsidR="00703717">
              <w:t>Grievance and dispute policy and procedures</w:t>
            </w:r>
          </w:p>
          <w:p w14:paraId="76B6406D" w14:textId="57FCFDFD" w:rsidR="00703717" w:rsidRPr="00017A75" w:rsidRDefault="17E1B5F1" w:rsidP="17E1B5F1">
            <w:pPr>
              <w:pStyle w:val="Tabletext0"/>
            </w:pPr>
            <w:r w:rsidRPr="17E1B5F1">
              <w:rPr>
                <w:sz w:val="19"/>
                <w:szCs w:val="19"/>
              </w:rPr>
              <w:t>MPower108</w:t>
            </w:r>
            <w:r>
              <w:t xml:space="preserve"> </w:t>
            </w:r>
            <w:r w:rsidR="00703717">
              <w:t>Conflict resolution policy and procedures</w:t>
            </w:r>
          </w:p>
        </w:tc>
        <w:tc>
          <w:tcPr>
            <w:tcW w:w="1984" w:type="dxa"/>
          </w:tcPr>
          <w:p w14:paraId="48D28C22" w14:textId="739F85E4" w:rsidR="00BE2231" w:rsidRPr="00017A75" w:rsidRDefault="17E1B5F1" w:rsidP="17E1B5F1">
            <w:pPr>
              <w:pStyle w:val="Tabletext0"/>
            </w:pPr>
            <w:r w:rsidRPr="17E1B5F1">
              <w:rPr>
                <w:sz w:val="19"/>
                <w:szCs w:val="19"/>
              </w:rPr>
              <w:t>MPower108</w:t>
            </w:r>
            <w:r>
              <w:t xml:space="preserve"> </w:t>
            </w:r>
            <w:r w:rsidR="00703717">
              <w:t>Action plan template</w:t>
            </w:r>
          </w:p>
        </w:tc>
        <w:tc>
          <w:tcPr>
            <w:tcW w:w="1926" w:type="dxa"/>
          </w:tcPr>
          <w:p w14:paraId="5056DBFA" w14:textId="53E3F916" w:rsidR="00BE2231" w:rsidRPr="00017A75" w:rsidRDefault="00A319B1" w:rsidP="00BE2231">
            <w:pPr>
              <w:pStyle w:val="Tabletext0"/>
            </w:pPr>
            <w:r>
              <w:t>Scenario  – Assessing plans</w:t>
            </w:r>
          </w:p>
        </w:tc>
      </w:tr>
      <w:tr w:rsidR="00BE2231" w:rsidRPr="00017A75" w14:paraId="421B811C" w14:textId="77777777" w:rsidTr="17E1B5F1">
        <w:tc>
          <w:tcPr>
            <w:tcW w:w="1696" w:type="dxa"/>
          </w:tcPr>
          <w:p w14:paraId="3EB29906" w14:textId="1324510E" w:rsidR="00BE2231" w:rsidRPr="00663E5B" w:rsidRDefault="00BE2231" w:rsidP="00BE2231">
            <w:pPr>
              <w:pStyle w:val="Tabletext0"/>
            </w:pPr>
            <w:r>
              <w:t>PE4</w:t>
            </w:r>
          </w:p>
        </w:tc>
        <w:tc>
          <w:tcPr>
            <w:tcW w:w="6154" w:type="dxa"/>
          </w:tcPr>
          <w:p w14:paraId="64A5432F" w14:textId="125D05CB" w:rsidR="00BE2231" w:rsidRPr="00663E5B" w:rsidRDefault="00BE2231" w:rsidP="00BE2231">
            <w:pPr>
              <w:pStyle w:val="Tabletext0"/>
            </w:pPr>
            <w:r w:rsidRPr="00F23CD5">
              <w:t>reviewed the performance of and coached at least 1 individual</w:t>
            </w:r>
          </w:p>
        </w:tc>
        <w:tc>
          <w:tcPr>
            <w:tcW w:w="2635" w:type="dxa"/>
          </w:tcPr>
          <w:p w14:paraId="330F5145" w14:textId="52CEA8BD" w:rsidR="00BE2231" w:rsidRPr="00017A75" w:rsidRDefault="17E1B5F1" w:rsidP="17E1B5F1">
            <w:pPr>
              <w:pStyle w:val="Tabletext0"/>
            </w:pPr>
            <w:r w:rsidRPr="17E1B5F1">
              <w:rPr>
                <w:sz w:val="19"/>
                <w:szCs w:val="19"/>
              </w:rPr>
              <w:t>MPower108</w:t>
            </w:r>
            <w:r>
              <w:t xml:space="preserve"> </w:t>
            </w:r>
            <w:r w:rsidR="00D8215F">
              <w:t>Employee performance management policy and procedures</w:t>
            </w:r>
          </w:p>
        </w:tc>
        <w:tc>
          <w:tcPr>
            <w:tcW w:w="1984" w:type="dxa"/>
          </w:tcPr>
          <w:p w14:paraId="6DAD8CD2" w14:textId="556D5CA2" w:rsidR="00BE2231" w:rsidRPr="00017A75" w:rsidRDefault="17E1B5F1" w:rsidP="17E1B5F1">
            <w:pPr>
              <w:pStyle w:val="Tabletext0"/>
            </w:pPr>
            <w:r w:rsidRPr="17E1B5F1">
              <w:rPr>
                <w:sz w:val="19"/>
                <w:szCs w:val="19"/>
              </w:rPr>
              <w:t>MPower108</w:t>
            </w:r>
            <w:r>
              <w:t xml:space="preserve"> </w:t>
            </w:r>
            <w:r w:rsidR="00D8215F">
              <w:t>Employee performance and improvement plan</w:t>
            </w:r>
          </w:p>
        </w:tc>
        <w:tc>
          <w:tcPr>
            <w:tcW w:w="1926" w:type="dxa"/>
          </w:tcPr>
          <w:p w14:paraId="36003C71" w14:textId="4B3039F8" w:rsidR="00BE2231" w:rsidRPr="00017A75" w:rsidRDefault="00A319B1" w:rsidP="00BE2231">
            <w:pPr>
              <w:pStyle w:val="Tabletext0"/>
            </w:pPr>
            <w:r>
              <w:t>Scenario  – Managing individual performance</w:t>
            </w:r>
          </w:p>
        </w:tc>
      </w:tr>
      <w:tr w:rsidR="00BE2231" w:rsidRPr="00017A75" w14:paraId="360C7227" w14:textId="77777777" w:rsidTr="17E1B5F1">
        <w:tc>
          <w:tcPr>
            <w:tcW w:w="14395" w:type="dxa"/>
            <w:gridSpan w:val="5"/>
            <w:shd w:val="clear" w:color="auto" w:fill="F3F9E6" w:themeFill="background2"/>
          </w:tcPr>
          <w:p w14:paraId="4FA9897D" w14:textId="638220AA" w:rsidR="00BE2231" w:rsidRPr="00BF4F1D" w:rsidRDefault="00BE2231" w:rsidP="00BE2231">
            <w:pPr>
              <w:pStyle w:val="Tabletext0"/>
              <w:rPr>
                <w:b/>
                <w:bCs/>
              </w:rPr>
            </w:pPr>
            <w:r w:rsidRPr="00BF4F1D">
              <w:rPr>
                <w:b/>
                <w:bCs/>
              </w:rPr>
              <w:t>Knowledge Evidence</w:t>
            </w:r>
          </w:p>
        </w:tc>
      </w:tr>
      <w:tr w:rsidR="00BE2231" w:rsidRPr="00017A75" w14:paraId="47FFE169" w14:textId="77777777" w:rsidTr="17E1B5F1">
        <w:tc>
          <w:tcPr>
            <w:tcW w:w="7850" w:type="dxa"/>
            <w:gridSpan w:val="2"/>
          </w:tcPr>
          <w:p w14:paraId="168411AB" w14:textId="62F35512" w:rsidR="00BE2231" w:rsidRPr="00017A75" w:rsidRDefault="00BE2231" w:rsidP="00BE2231">
            <w:pPr>
              <w:pStyle w:val="Tabletext0"/>
            </w:pPr>
            <w:r w:rsidRPr="00473808">
              <w:t>The candidate must be able to demonstrate knowledge to complete the tasks outlined in the elements, performance criteria and foundation skills of this unit, including knowledge of:</w:t>
            </w:r>
          </w:p>
        </w:tc>
        <w:tc>
          <w:tcPr>
            <w:tcW w:w="2635" w:type="dxa"/>
          </w:tcPr>
          <w:p w14:paraId="63A69C3E" w14:textId="77777777" w:rsidR="00BE2231" w:rsidRPr="00017A75" w:rsidRDefault="00BE2231" w:rsidP="00BE2231">
            <w:pPr>
              <w:pStyle w:val="Tabletext0"/>
            </w:pPr>
          </w:p>
        </w:tc>
        <w:tc>
          <w:tcPr>
            <w:tcW w:w="1984" w:type="dxa"/>
          </w:tcPr>
          <w:p w14:paraId="09C4EF89" w14:textId="77777777" w:rsidR="00BE2231" w:rsidRPr="00017A75" w:rsidRDefault="00BE2231" w:rsidP="00BE2231">
            <w:pPr>
              <w:pStyle w:val="Tabletext0"/>
            </w:pPr>
          </w:p>
        </w:tc>
        <w:tc>
          <w:tcPr>
            <w:tcW w:w="1926" w:type="dxa"/>
          </w:tcPr>
          <w:p w14:paraId="63261BA8" w14:textId="77777777" w:rsidR="00BE2231" w:rsidRPr="00017A75" w:rsidRDefault="00BE2231" w:rsidP="00BE2231">
            <w:pPr>
              <w:pStyle w:val="Tabletext0"/>
            </w:pPr>
          </w:p>
        </w:tc>
      </w:tr>
      <w:tr w:rsidR="00BE2231" w:rsidRPr="00017A75" w14:paraId="6EA27F05" w14:textId="77777777" w:rsidTr="17E1B5F1">
        <w:tc>
          <w:tcPr>
            <w:tcW w:w="1696" w:type="dxa"/>
          </w:tcPr>
          <w:p w14:paraId="3E7749C5" w14:textId="389CC4AD" w:rsidR="00BE2231" w:rsidRPr="00017A75" w:rsidRDefault="00BE2231" w:rsidP="00BE2231">
            <w:pPr>
              <w:pStyle w:val="Tabletext0"/>
            </w:pPr>
            <w:r w:rsidRPr="00EA2E28">
              <w:t>KE1</w:t>
            </w:r>
          </w:p>
        </w:tc>
        <w:tc>
          <w:tcPr>
            <w:tcW w:w="6154" w:type="dxa"/>
          </w:tcPr>
          <w:p w14:paraId="0155CF21" w14:textId="59D4D6D0" w:rsidR="00BE2231" w:rsidRPr="00017A75" w:rsidRDefault="00BE2231" w:rsidP="00BE2231">
            <w:pPr>
              <w:pStyle w:val="Tabletext0"/>
            </w:pPr>
            <w:r w:rsidRPr="00F23CD5">
              <w:t>organisation mission, philosophy</w:t>
            </w:r>
          </w:p>
        </w:tc>
        <w:tc>
          <w:tcPr>
            <w:tcW w:w="2635" w:type="dxa"/>
          </w:tcPr>
          <w:p w14:paraId="53F7E02E" w14:textId="152A9D4C" w:rsidR="00BE2231" w:rsidRPr="00017A75" w:rsidRDefault="17E1B5F1" w:rsidP="17E1B5F1">
            <w:pPr>
              <w:pStyle w:val="Tabletext0"/>
            </w:pPr>
            <w:r w:rsidRPr="17E1B5F1">
              <w:rPr>
                <w:sz w:val="19"/>
                <w:szCs w:val="19"/>
              </w:rPr>
              <w:t>MPower108</w:t>
            </w:r>
            <w:r>
              <w:t xml:space="preserve"> </w:t>
            </w:r>
            <w:r w:rsidR="00D8215F">
              <w:t>Case study background</w:t>
            </w:r>
          </w:p>
        </w:tc>
        <w:tc>
          <w:tcPr>
            <w:tcW w:w="1984" w:type="dxa"/>
          </w:tcPr>
          <w:p w14:paraId="67603195" w14:textId="77777777" w:rsidR="00BE2231" w:rsidRPr="00017A75" w:rsidRDefault="00BE2231" w:rsidP="00BE2231">
            <w:pPr>
              <w:pStyle w:val="Tabletext0"/>
            </w:pPr>
          </w:p>
        </w:tc>
        <w:tc>
          <w:tcPr>
            <w:tcW w:w="1926" w:type="dxa"/>
          </w:tcPr>
          <w:p w14:paraId="705B0382" w14:textId="77777777" w:rsidR="00BE2231" w:rsidRPr="00017A75" w:rsidRDefault="00BE2231" w:rsidP="00BE2231">
            <w:pPr>
              <w:pStyle w:val="Tabletext0"/>
            </w:pPr>
          </w:p>
        </w:tc>
      </w:tr>
      <w:tr w:rsidR="00BE2231" w:rsidRPr="00017A75" w14:paraId="4FC1748E" w14:textId="77777777" w:rsidTr="17E1B5F1">
        <w:tc>
          <w:tcPr>
            <w:tcW w:w="1696" w:type="dxa"/>
          </w:tcPr>
          <w:p w14:paraId="6AEFD920" w14:textId="7DCB19F8" w:rsidR="00BE2231" w:rsidRPr="00017A75" w:rsidRDefault="00BE2231" w:rsidP="00BE2231">
            <w:pPr>
              <w:pStyle w:val="Tabletext0"/>
            </w:pPr>
            <w:r w:rsidRPr="00EA2E28">
              <w:t>KE</w:t>
            </w:r>
            <w:r>
              <w:t>2</w:t>
            </w:r>
          </w:p>
        </w:tc>
        <w:tc>
          <w:tcPr>
            <w:tcW w:w="6154" w:type="dxa"/>
          </w:tcPr>
          <w:p w14:paraId="0E6999A3" w14:textId="5E3C450C" w:rsidR="00BE2231" w:rsidRPr="00017A75" w:rsidRDefault="00BE2231" w:rsidP="00BE2231">
            <w:pPr>
              <w:pStyle w:val="Tabletext0"/>
            </w:pPr>
            <w:r>
              <w:t>o</w:t>
            </w:r>
            <w:r w:rsidRPr="00F23CD5">
              <w:t>rganisation structure and communication protocols</w:t>
            </w:r>
          </w:p>
        </w:tc>
        <w:tc>
          <w:tcPr>
            <w:tcW w:w="2635" w:type="dxa"/>
          </w:tcPr>
          <w:p w14:paraId="43803696" w14:textId="49FA7517" w:rsidR="00BE2231" w:rsidRDefault="17E1B5F1" w:rsidP="17E1B5F1">
            <w:pPr>
              <w:pStyle w:val="Tabletext0"/>
            </w:pPr>
            <w:r w:rsidRPr="17E1B5F1">
              <w:rPr>
                <w:sz w:val="19"/>
                <w:szCs w:val="19"/>
              </w:rPr>
              <w:t>MPower108</w:t>
            </w:r>
            <w:r>
              <w:t xml:space="preserve"> </w:t>
            </w:r>
            <w:r w:rsidR="00D8215F">
              <w:t>Case study background</w:t>
            </w:r>
          </w:p>
          <w:p w14:paraId="0437C32F" w14:textId="7F708184" w:rsidR="00D8215F" w:rsidRPr="00017A75" w:rsidRDefault="17E1B5F1" w:rsidP="17E1B5F1">
            <w:pPr>
              <w:pStyle w:val="Tabletext0"/>
            </w:pPr>
            <w:r w:rsidRPr="17E1B5F1">
              <w:rPr>
                <w:sz w:val="19"/>
                <w:szCs w:val="19"/>
              </w:rPr>
              <w:lastRenderedPageBreak/>
              <w:t>MPower108</w:t>
            </w:r>
            <w:r>
              <w:t xml:space="preserve"> </w:t>
            </w:r>
            <w:r w:rsidR="00D8215F">
              <w:t>Communication</w:t>
            </w:r>
            <w:r w:rsidR="0017531F">
              <w:t>s</w:t>
            </w:r>
            <w:r w:rsidR="00D8215F">
              <w:t xml:space="preserve"> policy and procedures</w:t>
            </w:r>
          </w:p>
        </w:tc>
        <w:tc>
          <w:tcPr>
            <w:tcW w:w="1984" w:type="dxa"/>
          </w:tcPr>
          <w:p w14:paraId="6A4781B1" w14:textId="77777777" w:rsidR="00BE2231" w:rsidRPr="00017A75" w:rsidRDefault="00BE2231" w:rsidP="00BE2231">
            <w:pPr>
              <w:pStyle w:val="Tabletext0"/>
            </w:pPr>
          </w:p>
        </w:tc>
        <w:tc>
          <w:tcPr>
            <w:tcW w:w="1926" w:type="dxa"/>
          </w:tcPr>
          <w:p w14:paraId="5447562A" w14:textId="77777777" w:rsidR="00BE2231" w:rsidRPr="00017A75" w:rsidRDefault="00BE2231" w:rsidP="00BE2231">
            <w:pPr>
              <w:pStyle w:val="Tabletext0"/>
            </w:pPr>
          </w:p>
        </w:tc>
      </w:tr>
      <w:tr w:rsidR="00BE2231" w:rsidRPr="00017A75" w14:paraId="0419E9AE" w14:textId="77777777" w:rsidTr="17E1B5F1">
        <w:tc>
          <w:tcPr>
            <w:tcW w:w="1696" w:type="dxa"/>
          </w:tcPr>
          <w:p w14:paraId="4BA1499F" w14:textId="0BE0C3D7" w:rsidR="00BE2231" w:rsidRPr="00017A75" w:rsidRDefault="00BE2231" w:rsidP="00BE2231">
            <w:pPr>
              <w:pStyle w:val="Tabletext0"/>
            </w:pPr>
            <w:r w:rsidRPr="00EA2E28">
              <w:t>KE</w:t>
            </w:r>
            <w:r>
              <w:t>3</w:t>
            </w:r>
          </w:p>
        </w:tc>
        <w:tc>
          <w:tcPr>
            <w:tcW w:w="6154" w:type="dxa"/>
          </w:tcPr>
          <w:p w14:paraId="05923108" w14:textId="5072CBC4" w:rsidR="00BE2231" w:rsidRPr="00017A75" w:rsidRDefault="00BE2231" w:rsidP="00BE2231">
            <w:pPr>
              <w:pStyle w:val="Tabletext0"/>
            </w:pPr>
            <w:r>
              <w:t>g</w:t>
            </w:r>
            <w:r w:rsidRPr="00F23CD5">
              <w:t>roup facilitation processes, including technique for facilitating group discussions and meetings</w:t>
            </w:r>
          </w:p>
        </w:tc>
        <w:tc>
          <w:tcPr>
            <w:tcW w:w="2635" w:type="dxa"/>
          </w:tcPr>
          <w:p w14:paraId="546FB255" w14:textId="1A25A47C" w:rsidR="00BE2231" w:rsidRPr="00017A75" w:rsidRDefault="17E1B5F1" w:rsidP="17E1B5F1">
            <w:pPr>
              <w:pStyle w:val="Tabletext0"/>
            </w:pPr>
            <w:r w:rsidRPr="17E1B5F1">
              <w:rPr>
                <w:sz w:val="19"/>
                <w:szCs w:val="19"/>
              </w:rPr>
              <w:t>MPower108</w:t>
            </w:r>
            <w:r>
              <w:t xml:space="preserve"> </w:t>
            </w:r>
            <w:r w:rsidR="00D8215F">
              <w:t>Communication</w:t>
            </w:r>
            <w:r w:rsidR="0017531F">
              <w:t>s</w:t>
            </w:r>
            <w:r w:rsidR="00D8215F">
              <w:t xml:space="preserve"> policy and procedures</w:t>
            </w:r>
          </w:p>
        </w:tc>
        <w:tc>
          <w:tcPr>
            <w:tcW w:w="1984" w:type="dxa"/>
          </w:tcPr>
          <w:p w14:paraId="5C194A15" w14:textId="77777777" w:rsidR="00BE2231" w:rsidRPr="00017A75" w:rsidRDefault="00BE2231" w:rsidP="00BE2231">
            <w:pPr>
              <w:pStyle w:val="Tabletext0"/>
            </w:pPr>
          </w:p>
        </w:tc>
        <w:tc>
          <w:tcPr>
            <w:tcW w:w="1926" w:type="dxa"/>
          </w:tcPr>
          <w:p w14:paraId="513BF459" w14:textId="77777777" w:rsidR="00BE2231" w:rsidRPr="00017A75" w:rsidRDefault="00BE2231" w:rsidP="00BE2231">
            <w:pPr>
              <w:pStyle w:val="Tabletext0"/>
            </w:pPr>
          </w:p>
        </w:tc>
      </w:tr>
      <w:tr w:rsidR="00BE2231" w:rsidRPr="00017A75" w14:paraId="55DBECDF" w14:textId="77777777" w:rsidTr="17E1B5F1">
        <w:tc>
          <w:tcPr>
            <w:tcW w:w="1696" w:type="dxa"/>
            <w:vAlign w:val="center"/>
          </w:tcPr>
          <w:p w14:paraId="71266889" w14:textId="1CC769C1" w:rsidR="00BE2231" w:rsidRPr="00017A75" w:rsidRDefault="00BE2231" w:rsidP="00BE2231">
            <w:pPr>
              <w:pStyle w:val="Tabletext0"/>
            </w:pPr>
            <w:r w:rsidRPr="00EA2E28">
              <w:t>K</w:t>
            </w:r>
            <w:r>
              <w:t>E4</w:t>
            </w:r>
          </w:p>
        </w:tc>
        <w:tc>
          <w:tcPr>
            <w:tcW w:w="6154" w:type="dxa"/>
          </w:tcPr>
          <w:p w14:paraId="6985560A" w14:textId="770EB738" w:rsidR="00BE2231" w:rsidRPr="00017A75" w:rsidRDefault="005049E4" w:rsidP="00BE2231">
            <w:pPr>
              <w:pStyle w:val="Tabletext0"/>
            </w:pPr>
            <w:r w:rsidRPr="005049E4">
              <w:t>leadership styles and their application in supporting the organisation’s mission, objectives and values</w:t>
            </w:r>
          </w:p>
        </w:tc>
        <w:tc>
          <w:tcPr>
            <w:tcW w:w="2635" w:type="dxa"/>
          </w:tcPr>
          <w:p w14:paraId="3B42AAA7" w14:textId="77777777" w:rsidR="00BE2231" w:rsidRPr="00017A75" w:rsidRDefault="00BE2231" w:rsidP="00BE2231">
            <w:pPr>
              <w:pStyle w:val="Tabletext0"/>
            </w:pPr>
          </w:p>
        </w:tc>
        <w:tc>
          <w:tcPr>
            <w:tcW w:w="1984" w:type="dxa"/>
          </w:tcPr>
          <w:p w14:paraId="0799AD86" w14:textId="77777777" w:rsidR="00BE2231" w:rsidRPr="00017A75" w:rsidRDefault="00BE2231" w:rsidP="00BE2231">
            <w:pPr>
              <w:pStyle w:val="Tabletext0"/>
            </w:pPr>
          </w:p>
        </w:tc>
        <w:tc>
          <w:tcPr>
            <w:tcW w:w="1926" w:type="dxa"/>
          </w:tcPr>
          <w:p w14:paraId="2DA2B3E4" w14:textId="77777777" w:rsidR="00BE2231" w:rsidRPr="00017A75" w:rsidRDefault="00BE2231" w:rsidP="00BE2231">
            <w:pPr>
              <w:pStyle w:val="Tabletext0"/>
            </w:pPr>
          </w:p>
        </w:tc>
      </w:tr>
      <w:tr w:rsidR="00BE2231" w:rsidRPr="00017A75" w14:paraId="17EA3CF2" w14:textId="77777777" w:rsidTr="17E1B5F1">
        <w:tc>
          <w:tcPr>
            <w:tcW w:w="1696" w:type="dxa"/>
            <w:vAlign w:val="center"/>
          </w:tcPr>
          <w:p w14:paraId="711B05F1" w14:textId="77AFA3B5" w:rsidR="00BE2231" w:rsidRPr="00017A75" w:rsidRDefault="00BE2231" w:rsidP="00BE2231">
            <w:pPr>
              <w:pStyle w:val="Tabletext0"/>
            </w:pPr>
            <w:r w:rsidRPr="00EA2E28">
              <w:t>KE</w:t>
            </w:r>
            <w:r>
              <w:t>5</w:t>
            </w:r>
          </w:p>
        </w:tc>
        <w:tc>
          <w:tcPr>
            <w:tcW w:w="6154" w:type="dxa"/>
          </w:tcPr>
          <w:p w14:paraId="34BFF413" w14:textId="2CC582D0" w:rsidR="00BE2231" w:rsidRPr="00017A75" w:rsidRDefault="005049E4" w:rsidP="00BE2231">
            <w:pPr>
              <w:pStyle w:val="Tabletext0"/>
            </w:pPr>
            <w:r w:rsidRPr="005049E4">
              <w:t>coaching principles and techniques</w:t>
            </w:r>
          </w:p>
        </w:tc>
        <w:tc>
          <w:tcPr>
            <w:tcW w:w="2635" w:type="dxa"/>
          </w:tcPr>
          <w:p w14:paraId="43034AC1" w14:textId="77777777" w:rsidR="00BE2231" w:rsidRPr="00017A75" w:rsidRDefault="00BE2231" w:rsidP="00BE2231">
            <w:pPr>
              <w:pStyle w:val="Tabletext0"/>
            </w:pPr>
          </w:p>
        </w:tc>
        <w:tc>
          <w:tcPr>
            <w:tcW w:w="1984" w:type="dxa"/>
          </w:tcPr>
          <w:p w14:paraId="70579D63" w14:textId="77777777" w:rsidR="00BE2231" w:rsidRPr="00017A75" w:rsidRDefault="00BE2231" w:rsidP="00BE2231">
            <w:pPr>
              <w:pStyle w:val="Tabletext0"/>
            </w:pPr>
          </w:p>
        </w:tc>
        <w:tc>
          <w:tcPr>
            <w:tcW w:w="1926" w:type="dxa"/>
          </w:tcPr>
          <w:p w14:paraId="6C3DBF8C" w14:textId="77777777" w:rsidR="00BE2231" w:rsidRPr="00017A75" w:rsidRDefault="00BE2231" w:rsidP="00BE2231">
            <w:pPr>
              <w:pStyle w:val="Tabletext0"/>
            </w:pPr>
          </w:p>
        </w:tc>
      </w:tr>
      <w:tr w:rsidR="00BE2231" w:rsidRPr="00017A75" w14:paraId="530B762F" w14:textId="77777777" w:rsidTr="17E1B5F1">
        <w:tc>
          <w:tcPr>
            <w:tcW w:w="1696" w:type="dxa"/>
            <w:vAlign w:val="center"/>
          </w:tcPr>
          <w:p w14:paraId="1030D6B9" w14:textId="2E99E6F5" w:rsidR="00BE2231" w:rsidRPr="00017A75" w:rsidRDefault="00BE2231" w:rsidP="00BE2231">
            <w:pPr>
              <w:pStyle w:val="Tabletext0"/>
            </w:pPr>
            <w:r w:rsidRPr="00EA2E28">
              <w:t>KE</w:t>
            </w:r>
            <w:r>
              <w:t>6</w:t>
            </w:r>
          </w:p>
        </w:tc>
        <w:tc>
          <w:tcPr>
            <w:tcW w:w="6154" w:type="dxa"/>
          </w:tcPr>
          <w:p w14:paraId="3CAA43A2" w14:textId="4336EBD6" w:rsidR="00BE2231" w:rsidRPr="00017A75" w:rsidRDefault="005049E4" w:rsidP="00BE2231">
            <w:pPr>
              <w:pStyle w:val="Tabletext0"/>
            </w:pPr>
            <w:r w:rsidRPr="005049E4">
              <w:t>difference between coaching and mentoring</w:t>
            </w:r>
          </w:p>
        </w:tc>
        <w:tc>
          <w:tcPr>
            <w:tcW w:w="2635" w:type="dxa"/>
          </w:tcPr>
          <w:p w14:paraId="6AF1822E" w14:textId="77777777" w:rsidR="00BE2231" w:rsidRPr="00017A75" w:rsidRDefault="00BE2231" w:rsidP="00BE2231">
            <w:pPr>
              <w:pStyle w:val="Tabletext0"/>
            </w:pPr>
          </w:p>
        </w:tc>
        <w:tc>
          <w:tcPr>
            <w:tcW w:w="1984" w:type="dxa"/>
          </w:tcPr>
          <w:p w14:paraId="4E1C00DE" w14:textId="4BFC6928" w:rsidR="00BE2231" w:rsidRPr="00017A75" w:rsidRDefault="17E1B5F1" w:rsidP="17E1B5F1">
            <w:pPr>
              <w:pStyle w:val="Tabletext0"/>
            </w:pPr>
            <w:r w:rsidRPr="17E1B5F1">
              <w:rPr>
                <w:sz w:val="19"/>
                <w:szCs w:val="19"/>
              </w:rPr>
              <w:t>MPower108</w:t>
            </w:r>
            <w:r>
              <w:t xml:space="preserve"> </w:t>
            </w:r>
            <w:r w:rsidR="00F35230">
              <w:t>Mentoring record template</w:t>
            </w:r>
          </w:p>
        </w:tc>
        <w:tc>
          <w:tcPr>
            <w:tcW w:w="1926" w:type="dxa"/>
          </w:tcPr>
          <w:p w14:paraId="235A1CB1" w14:textId="77777777" w:rsidR="00BE2231" w:rsidRPr="00017A75" w:rsidRDefault="00BE2231" w:rsidP="00BE2231">
            <w:pPr>
              <w:pStyle w:val="Tabletext0"/>
            </w:pPr>
          </w:p>
        </w:tc>
      </w:tr>
      <w:tr w:rsidR="00BE2231" w:rsidRPr="00017A75" w14:paraId="49C50A94" w14:textId="77777777" w:rsidTr="17E1B5F1">
        <w:tc>
          <w:tcPr>
            <w:tcW w:w="1696" w:type="dxa"/>
            <w:vAlign w:val="center"/>
          </w:tcPr>
          <w:p w14:paraId="79C1D8A4" w14:textId="2415D9F7" w:rsidR="00BE2231" w:rsidRPr="00017A75" w:rsidRDefault="00BE2231" w:rsidP="00BE2231">
            <w:pPr>
              <w:pStyle w:val="Tabletext0"/>
            </w:pPr>
            <w:r w:rsidRPr="00EA2E28">
              <w:t>KE</w:t>
            </w:r>
            <w:r>
              <w:t>7</w:t>
            </w:r>
          </w:p>
        </w:tc>
        <w:tc>
          <w:tcPr>
            <w:tcW w:w="6154" w:type="dxa"/>
          </w:tcPr>
          <w:p w14:paraId="1CA0F72D" w14:textId="3E790928" w:rsidR="00BE2231" w:rsidRPr="00017A75" w:rsidRDefault="005049E4" w:rsidP="00BE2231">
            <w:pPr>
              <w:pStyle w:val="Tabletext0"/>
            </w:pPr>
            <w:r w:rsidRPr="005049E4">
              <w:t>performance management sources of information on best practice work techniques relevant to the industry sector</w:t>
            </w:r>
          </w:p>
        </w:tc>
        <w:tc>
          <w:tcPr>
            <w:tcW w:w="2635" w:type="dxa"/>
          </w:tcPr>
          <w:p w14:paraId="66374CE4" w14:textId="1BCCDE5E" w:rsidR="00BE2231" w:rsidRPr="00017A75" w:rsidRDefault="17E1B5F1" w:rsidP="17E1B5F1">
            <w:pPr>
              <w:pStyle w:val="Tabletext0"/>
            </w:pPr>
            <w:r w:rsidRPr="17E1B5F1">
              <w:rPr>
                <w:sz w:val="19"/>
                <w:szCs w:val="19"/>
              </w:rPr>
              <w:t>MPower108</w:t>
            </w:r>
            <w:r>
              <w:t xml:space="preserve"> </w:t>
            </w:r>
            <w:r w:rsidR="003B5F21">
              <w:t>Services management policy and procedures</w:t>
            </w:r>
          </w:p>
        </w:tc>
        <w:tc>
          <w:tcPr>
            <w:tcW w:w="1984" w:type="dxa"/>
          </w:tcPr>
          <w:p w14:paraId="728DB4F8" w14:textId="77777777" w:rsidR="00BE2231" w:rsidRPr="00017A75" w:rsidRDefault="00BE2231" w:rsidP="00BE2231">
            <w:pPr>
              <w:pStyle w:val="Tabletext0"/>
            </w:pPr>
          </w:p>
        </w:tc>
        <w:tc>
          <w:tcPr>
            <w:tcW w:w="1926" w:type="dxa"/>
          </w:tcPr>
          <w:p w14:paraId="41648EBF" w14:textId="652E6687" w:rsidR="00BE2231" w:rsidRPr="00017A75" w:rsidRDefault="00BE2231" w:rsidP="00BE2231">
            <w:pPr>
              <w:pStyle w:val="Tabletext0"/>
            </w:pPr>
          </w:p>
        </w:tc>
      </w:tr>
      <w:tr w:rsidR="00BE2231" w:rsidRPr="00017A75" w14:paraId="4E8C1B55" w14:textId="77777777" w:rsidTr="17E1B5F1">
        <w:tc>
          <w:tcPr>
            <w:tcW w:w="1696" w:type="dxa"/>
            <w:vAlign w:val="center"/>
          </w:tcPr>
          <w:p w14:paraId="2733BDC3" w14:textId="3EF1CDA7" w:rsidR="00BE2231" w:rsidRPr="00017A75" w:rsidRDefault="00BE2231" w:rsidP="00BE2231">
            <w:pPr>
              <w:pStyle w:val="Tabletext0"/>
            </w:pPr>
            <w:r w:rsidRPr="00EA2E28">
              <w:t>KE</w:t>
            </w:r>
            <w:r>
              <w:t>8</w:t>
            </w:r>
          </w:p>
        </w:tc>
        <w:tc>
          <w:tcPr>
            <w:tcW w:w="6154" w:type="dxa"/>
          </w:tcPr>
          <w:p w14:paraId="0703AE32" w14:textId="0D06650C" w:rsidR="00BE2231" w:rsidRPr="00017A75" w:rsidRDefault="005049E4" w:rsidP="00BE2231">
            <w:pPr>
              <w:pStyle w:val="Tabletext0"/>
            </w:pPr>
            <w:r>
              <w:t>rostering and timetabling</w:t>
            </w:r>
          </w:p>
        </w:tc>
        <w:tc>
          <w:tcPr>
            <w:tcW w:w="2635" w:type="dxa"/>
          </w:tcPr>
          <w:p w14:paraId="333E6B2A" w14:textId="77777777" w:rsidR="00BE2231" w:rsidRPr="00017A75" w:rsidRDefault="00BE2231" w:rsidP="00BE2231">
            <w:pPr>
              <w:pStyle w:val="Tabletext0"/>
            </w:pPr>
          </w:p>
        </w:tc>
        <w:tc>
          <w:tcPr>
            <w:tcW w:w="1984" w:type="dxa"/>
          </w:tcPr>
          <w:p w14:paraId="7CA1EA2B" w14:textId="77777777" w:rsidR="00BE2231" w:rsidRPr="00017A75" w:rsidRDefault="00BE2231" w:rsidP="00BE2231">
            <w:pPr>
              <w:pStyle w:val="Tabletext0"/>
            </w:pPr>
          </w:p>
        </w:tc>
        <w:tc>
          <w:tcPr>
            <w:tcW w:w="1926" w:type="dxa"/>
          </w:tcPr>
          <w:p w14:paraId="6AA17180" w14:textId="4020468C" w:rsidR="00BE2231" w:rsidRPr="00017A75" w:rsidRDefault="00BE2231" w:rsidP="00BE2231">
            <w:pPr>
              <w:pStyle w:val="Tabletext0"/>
            </w:pPr>
          </w:p>
        </w:tc>
      </w:tr>
      <w:tr w:rsidR="00BE2231" w:rsidRPr="00017A75" w14:paraId="10457498" w14:textId="77777777" w:rsidTr="17E1B5F1">
        <w:tc>
          <w:tcPr>
            <w:tcW w:w="1696" w:type="dxa"/>
            <w:vAlign w:val="center"/>
          </w:tcPr>
          <w:p w14:paraId="700171EE" w14:textId="7AB19DC2" w:rsidR="00BE2231" w:rsidRPr="00017A75" w:rsidRDefault="00BE2231" w:rsidP="00BE2231">
            <w:pPr>
              <w:pStyle w:val="Tabletext0"/>
            </w:pPr>
            <w:r w:rsidRPr="00EA2E28">
              <w:t>KE</w:t>
            </w:r>
            <w:r>
              <w:t>9</w:t>
            </w:r>
          </w:p>
        </w:tc>
        <w:tc>
          <w:tcPr>
            <w:tcW w:w="6154" w:type="dxa"/>
          </w:tcPr>
          <w:p w14:paraId="027CA071" w14:textId="070F8254" w:rsidR="00BE2231" w:rsidRPr="00017A75" w:rsidRDefault="005049E4" w:rsidP="00BE2231">
            <w:pPr>
              <w:pStyle w:val="Tabletext0"/>
            </w:pPr>
            <w:r w:rsidRPr="005049E4">
              <w:t>sources of conflict and stress and techniques to address and manage them</w:t>
            </w:r>
          </w:p>
        </w:tc>
        <w:tc>
          <w:tcPr>
            <w:tcW w:w="2635" w:type="dxa"/>
          </w:tcPr>
          <w:p w14:paraId="0223AE9A" w14:textId="27C8FE6C" w:rsidR="000265BD" w:rsidRPr="00017A75" w:rsidRDefault="17E1B5F1" w:rsidP="17E1B5F1">
            <w:pPr>
              <w:pStyle w:val="Tabletext0"/>
            </w:pPr>
            <w:r w:rsidRPr="17E1B5F1">
              <w:rPr>
                <w:sz w:val="19"/>
                <w:szCs w:val="19"/>
              </w:rPr>
              <w:t>MPower108</w:t>
            </w:r>
            <w:r>
              <w:t xml:space="preserve"> </w:t>
            </w:r>
            <w:r w:rsidR="000265BD">
              <w:t>Conflict resolution policy and procedures</w:t>
            </w:r>
          </w:p>
        </w:tc>
        <w:tc>
          <w:tcPr>
            <w:tcW w:w="1984" w:type="dxa"/>
          </w:tcPr>
          <w:p w14:paraId="2DEDE91F" w14:textId="77777777" w:rsidR="00BE2231" w:rsidRPr="00017A75" w:rsidRDefault="00BE2231" w:rsidP="00BE2231">
            <w:pPr>
              <w:pStyle w:val="Tabletext0"/>
            </w:pPr>
          </w:p>
        </w:tc>
        <w:tc>
          <w:tcPr>
            <w:tcW w:w="1926" w:type="dxa"/>
          </w:tcPr>
          <w:p w14:paraId="1B1503F4" w14:textId="15829AAF" w:rsidR="00BE2231" w:rsidRPr="00017A75" w:rsidRDefault="00A319B1" w:rsidP="00BE2231">
            <w:pPr>
              <w:pStyle w:val="Tabletext0"/>
            </w:pPr>
            <w:r>
              <w:t>Scenario  – Resolving conflict</w:t>
            </w:r>
          </w:p>
        </w:tc>
      </w:tr>
      <w:tr w:rsidR="005049E4" w:rsidRPr="00017A75" w14:paraId="12CAFCC4" w14:textId="77777777" w:rsidTr="17E1B5F1">
        <w:tc>
          <w:tcPr>
            <w:tcW w:w="1696" w:type="dxa"/>
            <w:vAlign w:val="center"/>
          </w:tcPr>
          <w:p w14:paraId="769B3BDE" w14:textId="0300342C" w:rsidR="005049E4" w:rsidRPr="00EA2E28" w:rsidRDefault="005049E4" w:rsidP="00BE2231">
            <w:pPr>
              <w:pStyle w:val="Tabletext0"/>
            </w:pPr>
            <w:r>
              <w:t>KE10</w:t>
            </w:r>
          </w:p>
        </w:tc>
        <w:tc>
          <w:tcPr>
            <w:tcW w:w="6154" w:type="dxa"/>
          </w:tcPr>
          <w:p w14:paraId="3C54ABE9" w14:textId="0E81BA94" w:rsidR="005049E4" w:rsidRPr="00EA2E28" w:rsidRDefault="005049E4" w:rsidP="00BE2231">
            <w:pPr>
              <w:pStyle w:val="Tabletext0"/>
            </w:pPr>
            <w:r>
              <w:t>referral networks</w:t>
            </w:r>
          </w:p>
        </w:tc>
        <w:tc>
          <w:tcPr>
            <w:tcW w:w="2635" w:type="dxa"/>
          </w:tcPr>
          <w:p w14:paraId="1753D1A7" w14:textId="77777777" w:rsidR="005049E4" w:rsidRPr="00017A75" w:rsidRDefault="005049E4" w:rsidP="00BE2231">
            <w:pPr>
              <w:pStyle w:val="Tabletext0"/>
            </w:pPr>
          </w:p>
        </w:tc>
        <w:tc>
          <w:tcPr>
            <w:tcW w:w="1984" w:type="dxa"/>
          </w:tcPr>
          <w:p w14:paraId="059EBC81" w14:textId="77777777" w:rsidR="005049E4" w:rsidRPr="00017A75" w:rsidRDefault="005049E4" w:rsidP="00BE2231">
            <w:pPr>
              <w:pStyle w:val="Tabletext0"/>
            </w:pPr>
          </w:p>
        </w:tc>
        <w:tc>
          <w:tcPr>
            <w:tcW w:w="1926" w:type="dxa"/>
          </w:tcPr>
          <w:p w14:paraId="35B24342" w14:textId="77777777" w:rsidR="005049E4" w:rsidRPr="00017A75" w:rsidRDefault="005049E4" w:rsidP="00BE2231">
            <w:pPr>
              <w:pStyle w:val="Tabletext0"/>
            </w:pPr>
          </w:p>
        </w:tc>
      </w:tr>
      <w:tr w:rsidR="00BE2231" w:rsidRPr="00017A75" w14:paraId="4EB3588F" w14:textId="77777777" w:rsidTr="17E1B5F1">
        <w:tc>
          <w:tcPr>
            <w:tcW w:w="14395" w:type="dxa"/>
            <w:gridSpan w:val="5"/>
            <w:shd w:val="clear" w:color="auto" w:fill="F3F9E6" w:themeFill="background2"/>
          </w:tcPr>
          <w:p w14:paraId="7A955A3A" w14:textId="625560BE" w:rsidR="00BE2231" w:rsidRPr="00017A75" w:rsidRDefault="00BE2231" w:rsidP="00BE2231">
            <w:pPr>
              <w:pStyle w:val="Tabletext0"/>
            </w:pPr>
            <w:r w:rsidRPr="00BF4F1D">
              <w:rPr>
                <w:b/>
                <w:bCs/>
                <w:color w:val="auto"/>
              </w:rPr>
              <w:t xml:space="preserve">Foundation Skills </w:t>
            </w:r>
          </w:p>
        </w:tc>
      </w:tr>
      <w:tr w:rsidR="00BE2231" w:rsidRPr="00017A75" w14:paraId="20BBE4FA" w14:textId="77777777" w:rsidTr="17E1B5F1">
        <w:tc>
          <w:tcPr>
            <w:tcW w:w="14395" w:type="dxa"/>
            <w:gridSpan w:val="5"/>
            <w:shd w:val="clear" w:color="auto" w:fill="auto"/>
          </w:tcPr>
          <w:p w14:paraId="2D5E9661" w14:textId="28EEDF7E" w:rsidR="00BE2231" w:rsidRPr="00F23CD5" w:rsidRDefault="00BE2231" w:rsidP="00BE2231">
            <w:pPr>
              <w:pStyle w:val="Tabletext0"/>
              <w:rPr>
                <w:bCs/>
                <w:color w:val="auto"/>
              </w:rPr>
            </w:pPr>
            <w:r w:rsidRPr="00F23CD5">
              <w:rPr>
                <w:bCs/>
                <w:color w:val="auto"/>
              </w:rPr>
              <w:t>Foundation skills essential to performance are explicit in the performance criteria of this unit of competency.</w:t>
            </w:r>
          </w:p>
        </w:tc>
      </w:tr>
    </w:tbl>
    <w:p w14:paraId="54C0483B" w14:textId="732E6797" w:rsidR="00ED590A" w:rsidRPr="003D6244" w:rsidRDefault="003D6244" w:rsidP="003D6244">
      <w:pPr>
        <w:pStyle w:val="TableListParagraph"/>
        <w:numPr>
          <w:ilvl w:val="0"/>
          <w:numId w:val="0"/>
        </w:numPr>
        <w:rPr>
          <w:sz w:val="20"/>
        </w:rPr>
      </w:pPr>
      <w:r w:rsidRPr="003D6244">
        <w:rPr>
          <w:sz w:val="20"/>
        </w:rPr>
        <w:t xml:space="preserve">* </w:t>
      </w:r>
      <w:r w:rsidR="00C656DB">
        <w:rPr>
          <w:sz w:val="20"/>
        </w:rPr>
        <w:t>A</w:t>
      </w:r>
      <w:r w:rsidRPr="003D6244">
        <w:rPr>
          <w:sz w:val="20"/>
        </w:rPr>
        <w:t xml:space="preserve">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2021B7">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51EACE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6FCA4FF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2C0D7C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5BD"/>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2977"/>
    <w:rsid w:val="000A5B57"/>
    <w:rsid w:val="000B098F"/>
    <w:rsid w:val="000B1451"/>
    <w:rsid w:val="000B158B"/>
    <w:rsid w:val="000B1F98"/>
    <w:rsid w:val="000B3CCC"/>
    <w:rsid w:val="000C024D"/>
    <w:rsid w:val="000C1C6E"/>
    <w:rsid w:val="000C1D10"/>
    <w:rsid w:val="000D22E5"/>
    <w:rsid w:val="000E2301"/>
    <w:rsid w:val="000E53A8"/>
    <w:rsid w:val="000F1F12"/>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7531F"/>
    <w:rsid w:val="00186778"/>
    <w:rsid w:val="00194604"/>
    <w:rsid w:val="00196118"/>
    <w:rsid w:val="00196373"/>
    <w:rsid w:val="001A0287"/>
    <w:rsid w:val="001A64C3"/>
    <w:rsid w:val="001A7567"/>
    <w:rsid w:val="001B43E4"/>
    <w:rsid w:val="001C167E"/>
    <w:rsid w:val="001C7197"/>
    <w:rsid w:val="001D22CD"/>
    <w:rsid w:val="001E1336"/>
    <w:rsid w:val="001E5ADA"/>
    <w:rsid w:val="00202196"/>
    <w:rsid w:val="002021B7"/>
    <w:rsid w:val="002064C8"/>
    <w:rsid w:val="0021476F"/>
    <w:rsid w:val="002300A8"/>
    <w:rsid w:val="00232F16"/>
    <w:rsid w:val="00234AC2"/>
    <w:rsid w:val="00235AB7"/>
    <w:rsid w:val="002458AA"/>
    <w:rsid w:val="00245E47"/>
    <w:rsid w:val="002636A8"/>
    <w:rsid w:val="00266BDA"/>
    <w:rsid w:val="002760A1"/>
    <w:rsid w:val="002819B6"/>
    <w:rsid w:val="002A0D28"/>
    <w:rsid w:val="002A5233"/>
    <w:rsid w:val="002A7D22"/>
    <w:rsid w:val="002B4315"/>
    <w:rsid w:val="002B73D3"/>
    <w:rsid w:val="002B795B"/>
    <w:rsid w:val="002C07F5"/>
    <w:rsid w:val="002C4863"/>
    <w:rsid w:val="002D3549"/>
    <w:rsid w:val="00303D25"/>
    <w:rsid w:val="00310ABF"/>
    <w:rsid w:val="003139BB"/>
    <w:rsid w:val="00327077"/>
    <w:rsid w:val="00340671"/>
    <w:rsid w:val="003423E1"/>
    <w:rsid w:val="0034550F"/>
    <w:rsid w:val="00353337"/>
    <w:rsid w:val="003546E2"/>
    <w:rsid w:val="003560D9"/>
    <w:rsid w:val="00361665"/>
    <w:rsid w:val="00371CC6"/>
    <w:rsid w:val="00383F3C"/>
    <w:rsid w:val="0038532D"/>
    <w:rsid w:val="00385752"/>
    <w:rsid w:val="00385E10"/>
    <w:rsid w:val="003B5F21"/>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8F0"/>
    <w:rsid w:val="00427F5A"/>
    <w:rsid w:val="00432DFC"/>
    <w:rsid w:val="004345C8"/>
    <w:rsid w:val="00437752"/>
    <w:rsid w:val="00447246"/>
    <w:rsid w:val="00447B26"/>
    <w:rsid w:val="00447C17"/>
    <w:rsid w:val="00462334"/>
    <w:rsid w:val="0046323B"/>
    <w:rsid w:val="00473808"/>
    <w:rsid w:val="004739F1"/>
    <w:rsid w:val="00481915"/>
    <w:rsid w:val="004876ED"/>
    <w:rsid w:val="004A09A8"/>
    <w:rsid w:val="004B00A6"/>
    <w:rsid w:val="004B04F6"/>
    <w:rsid w:val="004B2E61"/>
    <w:rsid w:val="004D17B0"/>
    <w:rsid w:val="004E1B80"/>
    <w:rsid w:val="004F4884"/>
    <w:rsid w:val="004F795E"/>
    <w:rsid w:val="00501997"/>
    <w:rsid w:val="005049E4"/>
    <w:rsid w:val="00510BBC"/>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0CA6"/>
    <w:rsid w:val="005C60AB"/>
    <w:rsid w:val="005D396C"/>
    <w:rsid w:val="005E35FA"/>
    <w:rsid w:val="005E6C19"/>
    <w:rsid w:val="005E74CF"/>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03717"/>
    <w:rsid w:val="00724660"/>
    <w:rsid w:val="0073433D"/>
    <w:rsid w:val="00734ECA"/>
    <w:rsid w:val="00736AD7"/>
    <w:rsid w:val="00741502"/>
    <w:rsid w:val="00767732"/>
    <w:rsid w:val="00777798"/>
    <w:rsid w:val="007813D3"/>
    <w:rsid w:val="00797B9B"/>
    <w:rsid w:val="007A0883"/>
    <w:rsid w:val="007A4B14"/>
    <w:rsid w:val="007B0E99"/>
    <w:rsid w:val="007C0213"/>
    <w:rsid w:val="007C355E"/>
    <w:rsid w:val="007C593C"/>
    <w:rsid w:val="007C5A41"/>
    <w:rsid w:val="007C6921"/>
    <w:rsid w:val="007C7945"/>
    <w:rsid w:val="007D0B18"/>
    <w:rsid w:val="007D430E"/>
    <w:rsid w:val="007E4A71"/>
    <w:rsid w:val="007F6E5C"/>
    <w:rsid w:val="008005C6"/>
    <w:rsid w:val="0080168B"/>
    <w:rsid w:val="00801C42"/>
    <w:rsid w:val="00804A99"/>
    <w:rsid w:val="008057F9"/>
    <w:rsid w:val="008104BA"/>
    <w:rsid w:val="00812301"/>
    <w:rsid w:val="00817639"/>
    <w:rsid w:val="008229B0"/>
    <w:rsid w:val="00823A65"/>
    <w:rsid w:val="008316B0"/>
    <w:rsid w:val="008427B8"/>
    <w:rsid w:val="008466AF"/>
    <w:rsid w:val="0084781F"/>
    <w:rsid w:val="00854632"/>
    <w:rsid w:val="0086240F"/>
    <w:rsid w:val="00863FEC"/>
    <w:rsid w:val="0086497B"/>
    <w:rsid w:val="00871912"/>
    <w:rsid w:val="00876E18"/>
    <w:rsid w:val="008819E4"/>
    <w:rsid w:val="008942D6"/>
    <w:rsid w:val="008B3545"/>
    <w:rsid w:val="008C78F3"/>
    <w:rsid w:val="008D46CA"/>
    <w:rsid w:val="008D6AD5"/>
    <w:rsid w:val="008F5272"/>
    <w:rsid w:val="008F6A5F"/>
    <w:rsid w:val="00906D83"/>
    <w:rsid w:val="00917056"/>
    <w:rsid w:val="0092255F"/>
    <w:rsid w:val="00923105"/>
    <w:rsid w:val="009251DC"/>
    <w:rsid w:val="0093318E"/>
    <w:rsid w:val="009333D9"/>
    <w:rsid w:val="00935B88"/>
    <w:rsid w:val="00942380"/>
    <w:rsid w:val="00944235"/>
    <w:rsid w:val="00947D01"/>
    <w:rsid w:val="00976437"/>
    <w:rsid w:val="00977FE7"/>
    <w:rsid w:val="009877FF"/>
    <w:rsid w:val="0099279B"/>
    <w:rsid w:val="009A7D5E"/>
    <w:rsid w:val="009B3032"/>
    <w:rsid w:val="009E1E04"/>
    <w:rsid w:val="009F29E6"/>
    <w:rsid w:val="00A046E2"/>
    <w:rsid w:val="00A220EE"/>
    <w:rsid w:val="00A236A1"/>
    <w:rsid w:val="00A30062"/>
    <w:rsid w:val="00A319B1"/>
    <w:rsid w:val="00A51E59"/>
    <w:rsid w:val="00A637F8"/>
    <w:rsid w:val="00A65DC4"/>
    <w:rsid w:val="00A774CF"/>
    <w:rsid w:val="00A93D45"/>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5703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B30"/>
    <w:rsid w:val="00BC3C84"/>
    <w:rsid w:val="00BD055C"/>
    <w:rsid w:val="00BD4356"/>
    <w:rsid w:val="00BD5BDC"/>
    <w:rsid w:val="00BE1564"/>
    <w:rsid w:val="00BE2231"/>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56DB"/>
    <w:rsid w:val="00C66586"/>
    <w:rsid w:val="00C67567"/>
    <w:rsid w:val="00C67976"/>
    <w:rsid w:val="00C81C1C"/>
    <w:rsid w:val="00C87471"/>
    <w:rsid w:val="00CA1BB9"/>
    <w:rsid w:val="00CA1FDD"/>
    <w:rsid w:val="00CA3415"/>
    <w:rsid w:val="00CA3924"/>
    <w:rsid w:val="00CA51E8"/>
    <w:rsid w:val="00CA6270"/>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33499"/>
    <w:rsid w:val="00D447D6"/>
    <w:rsid w:val="00D55279"/>
    <w:rsid w:val="00D55A33"/>
    <w:rsid w:val="00D56B4F"/>
    <w:rsid w:val="00D57503"/>
    <w:rsid w:val="00D62B45"/>
    <w:rsid w:val="00D6493E"/>
    <w:rsid w:val="00D703AD"/>
    <w:rsid w:val="00D71B45"/>
    <w:rsid w:val="00D72CC9"/>
    <w:rsid w:val="00D81B59"/>
    <w:rsid w:val="00D8215F"/>
    <w:rsid w:val="00D8451B"/>
    <w:rsid w:val="00D920A2"/>
    <w:rsid w:val="00DA4845"/>
    <w:rsid w:val="00DB27F2"/>
    <w:rsid w:val="00DC11EC"/>
    <w:rsid w:val="00DD545A"/>
    <w:rsid w:val="00DF2542"/>
    <w:rsid w:val="00DF6C9C"/>
    <w:rsid w:val="00E00E15"/>
    <w:rsid w:val="00E128E2"/>
    <w:rsid w:val="00E12E3F"/>
    <w:rsid w:val="00E13641"/>
    <w:rsid w:val="00E13FAB"/>
    <w:rsid w:val="00E20C88"/>
    <w:rsid w:val="00E23194"/>
    <w:rsid w:val="00E249C8"/>
    <w:rsid w:val="00E261D0"/>
    <w:rsid w:val="00E57203"/>
    <w:rsid w:val="00E67ADE"/>
    <w:rsid w:val="00E72507"/>
    <w:rsid w:val="00E82F1D"/>
    <w:rsid w:val="00E84856"/>
    <w:rsid w:val="00EA2BE6"/>
    <w:rsid w:val="00EA2E28"/>
    <w:rsid w:val="00EA5817"/>
    <w:rsid w:val="00EA653E"/>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CD5"/>
    <w:rsid w:val="00F23DC8"/>
    <w:rsid w:val="00F35230"/>
    <w:rsid w:val="00F41E09"/>
    <w:rsid w:val="00F4616C"/>
    <w:rsid w:val="00F65A30"/>
    <w:rsid w:val="00F87ACF"/>
    <w:rsid w:val="00F932EB"/>
    <w:rsid w:val="00F96C22"/>
    <w:rsid w:val="00FA4540"/>
    <w:rsid w:val="00FB3F78"/>
    <w:rsid w:val="00FB7839"/>
    <w:rsid w:val="00FC2A3A"/>
    <w:rsid w:val="00FC484C"/>
    <w:rsid w:val="00FC7F51"/>
    <w:rsid w:val="00FD3F3B"/>
    <w:rsid w:val="00FD65A7"/>
    <w:rsid w:val="00FE1272"/>
    <w:rsid w:val="00FE1DF0"/>
    <w:rsid w:val="00FE474B"/>
    <w:rsid w:val="00FF5900"/>
    <w:rsid w:val="17E1B5F1"/>
    <w:rsid w:val="2DA5E574"/>
    <w:rsid w:val="3A6B401F"/>
    <w:rsid w:val="574EAC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021B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021B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002263">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B1-354A-4EB4-BEAC-37A200B53704}"/>
</file>

<file path=customXml/itemProps2.xml><?xml version="1.0" encoding="utf-8"?>
<ds:datastoreItem xmlns:ds="http://schemas.openxmlformats.org/officeDocument/2006/customXml" ds:itemID="{CE358614-9805-41EE-B16B-43DFF9DFD87F}">
  <ds:schemaRefs>
    <ds:schemaRef ds:uri="http://schemas.microsoft.com/office/2006/metadata/properties"/>
    <ds:schemaRef ds:uri="http://purl.org/dc/elements/1.1/"/>
    <ds:schemaRef ds:uri="http://schemas.microsoft.com/office/2006/documentManagement/types"/>
    <ds:schemaRef ds:uri="8d123187-21fe-47d9-bb38-a24fa2382a13"/>
    <ds:schemaRef ds:uri="http://schemas.microsoft.com/office/infopath/2007/PartnerControls"/>
    <ds:schemaRef ds:uri="23712732-1a11-42b5-ab16-3cafd502a338"/>
    <ds:schemaRef ds:uri="http://www.w3.org/XML/1998/namespace"/>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4.xml><?xml version="1.0" encoding="utf-8"?>
<ds:datastoreItem xmlns:ds="http://schemas.openxmlformats.org/officeDocument/2006/customXml" ds:itemID="{B2C333F4-B152-457C-A159-7CE02718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75</TotalTime>
  <Pages>10</Pages>
  <Words>1914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19</cp:revision>
  <dcterms:created xsi:type="dcterms:W3CDTF">2022-05-25T05:48:00Z</dcterms:created>
  <dcterms:modified xsi:type="dcterms:W3CDTF">2023-07-07T04:02:00Z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